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before="0" w:after="0" w:line="422" w:lineRule="exact"/>
        <w:ind w:left="460" w:right="453"/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/>
          <w:spacing w:val="11"/>
          <w:w w:val="87"/>
          <w:position w:val="-3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3pt;margin-top:932pt;margin-left:948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楷体" w:eastAsia="楷体" w:hAnsi="楷体" w:cs="楷体"/>
          <w:spacing w:val="11"/>
          <w:w w:val="87"/>
          <w:position w:val="-3"/>
          <w:sz w:val="32"/>
          <w:szCs w:val="32"/>
        </w:rPr>
        <w:t>梅岭中学教育集</w:t>
      </w:r>
      <w:r>
        <w:rPr>
          <w:rFonts w:ascii="楷体" w:eastAsia="楷体" w:hAnsi="楷体" w:cs="楷体"/>
          <w:spacing w:val="0"/>
          <w:w w:val="87"/>
          <w:position w:val="-3"/>
          <w:sz w:val="32"/>
          <w:szCs w:val="32"/>
        </w:rPr>
        <w:t>团</w:t>
      </w:r>
      <w:r>
        <w:rPr>
          <w:rFonts w:ascii="楷体" w:eastAsia="楷体" w:hAnsi="楷体" w:cs="楷体"/>
          <w:spacing w:val="-80"/>
          <w:w w:val="100"/>
          <w:position w:val="-3"/>
          <w:sz w:val="32"/>
          <w:szCs w:val="32"/>
        </w:rPr>
        <w:t xml:space="preserve"> </w:t>
      </w:r>
      <w:r>
        <w:rPr>
          <w:rFonts w:ascii="楷体" w:eastAsia="楷体" w:hAnsi="楷体" w:cs="楷体"/>
          <w:spacing w:val="7"/>
          <w:w w:val="87"/>
          <w:position w:val="-3"/>
          <w:sz w:val="32"/>
          <w:szCs w:val="32"/>
        </w:rPr>
        <w:t>2</w:t>
      </w:r>
      <w:r>
        <w:rPr>
          <w:rFonts w:ascii="楷体" w:eastAsia="楷体" w:hAnsi="楷体" w:cs="楷体"/>
          <w:spacing w:val="0"/>
          <w:w w:val="87"/>
          <w:position w:val="-3"/>
          <w:sz w:val="32"/>
          <w:szCs w:val="32"/>
        </w:rPr>
        <w:t>0</w:t>
      </w:r>
      <w:r>
        <w:rPr>
          <w:rFonts w:ascii="楷体" w:eastAsia="楷体" w:hAnsi="楷体" w:cs="楷体"/>
          <w:spacing w:val="10"/>
          <w:w w:val="87"/>
          <w:position w:val="-3"/>
          <w:sz w:val="32"/>
          <w:szCs w:val="32"/>
        </w:rPr>
        <w:t>1</w:t>
      </w:r>
      <w:r>
        <w:rPr>
          <w:rFonts w:ascii="楷体" w:eastAsia="楷体" w:hAnsi="楷体" w:cs="楷体"/>
          <w:spacing w:val="8"/>
          <w:w w:val="87"/>
          <w:position w:val="-3"/>
          <w:sz w:val="32"/>
          <w:szCs w:val="32"/>
        </w:rPr>
        <w:t>9</w:t>
      </w:r>
      <w:r>
        <w:rPr>
          <w:rFonts w:ascii="楷体" w:eastAsia="楷体" w:hAnsi="楷体" w:cs="楷体"/>
          <w:spacing w:val="0"/>
          <w:w w:val="87"/>
          <w:position w:val="-3"/>
          <w:sz w:val="32"/>
          <w:szCs w:val="32"/>
        </w:rPr>
        <w:t>-</w:t>
      </w:r>
      <w:r>
        <w:rPr>
          <w:rFonts w:ascii="楷体" w:eastAsia="楷体" w:hAnsi="楷体" w:cs="楷体"/>
          <w:spacing w:val="11"/>
          <w:w w:val="87"/>
          <w:position w:val="-3"/>
          <w:sz w:val="32"/>
          <w:szCs w:val="32"/>
        </w:rPr>
        <w:t>2</w:t>
      </w:r>
      <w:r>
        <w:rPr>
          <w:rFonts w:ascii="楷体" w:eastAsia="楷体" w:hAnsi="楷体" w:cs="楷体"/>
          <w:spacing w:val="0"/>
          <w:w w:val="87"/>
          <w:position w:val="-3"/>
          <w:sz w:val="32"/>
          <w:szCs w:val="32"/>
        </w:rPr>
        <w:t>0</w:t>
      </w:r>
      <w:r>
        <w:rPr>
          <w:rFonts w:ascii="楷体" w:eastAsia="楷体" w:hAnsi="楷体" w:cs="楷体"/>
          <w:spacing w:val="10"/>
          <w:w w:val="87"/>
          <w:position w:val="-3"/>
          <w:sz w:val="32"/>
          <w:szCs w:val="32"/>
        </w:rPr>
        <w:t>2</w:t>
      </w:r>
      <w:r>
        <w:rPr>
          <w:rFonts w:ascii="楷体" w:eastAsia="楷体" w:hAnsi="楷体" w:cs="楷体"/>
          <w:spacing w:val="0"/>
          <w:w w:val="87"/>
          <w:position w:val="-3"/>
          <w:sz w:val="32"/>
          <w:szCs w:val="32"/>
        </w:rPr>
        <w:t>0</w:t>
      </w:r>
      <w:r>
        <w:rPr>
          <w:rFonts w:ascii="楷体" w:eastAsia="楷体" w:hAnsi="楷体" w:cs="楷体"/>
          <w:spacing w:val="-79"/>
          <w:w w:val="100"/>
          <w:position w:val="-3"/>
          <w:sz w:val="32"/>
          <w:szCs w:val="32"/>
        </w:rPr>
        <w:t xml:space="preserve"> </w:t>
      </w:r>
      <w:r>
        <w:rPr>
          <w:rFonts w:ascii="楷体" w:eastAsia="楷体" w:hAnsi="楷体" w:cs="楷体"/>
          <w:spacing w:val="7"/>
          <w:w w:val="87"/>
          <w:position w:val="-3"/>
          <w:sz w:val="32"/>
          <w:szCs w:val="32"/>
        </w:rPr>
        <w:t>学</w:t>
      </w:r>
      <w:r>
        <w:rPr>
          <w:rFonts w:ascii="楷体" w:eastAsia="楷体" w:hAnsi="楷体" w:cs="楷体"/>
          <w:spacing w:val="11"/>
          <w:w w:val="87"/>
          <w:position w:val="-3"/>
          <w:sz w:val="32"/>
          <w:szCs w:val="32"/>
        </w:rPr>
        <w:t>年初三第二</w:t>
      </w:r>
      <w:r>
        <w:rPr>
          <w:rFonts w:ascii="楷体" w:eastAsia="楷体" w:hAnsi="楷体" w:cs="楷体"/>
          <w:spacing w:val="10"/>
          <w:w w:val="87"/>
          <w:position w:val="-3"/>
          <w:sz w:val="32"/>
          <w:szCs w:val="32"/>
        </w:rPr>
        <w:t>次</w:t>
      </w:r>
      <w:r>
        <w:rPr>
          <w:rFonts w:ascii="楷体" w:eastAsia="楷体" w:hAnsi="楷体" w:cs="楷体"/>
          <w:spacing w:val="11"/>
          <w:w w:val="87"/>
          <w:position w:val="-3"/>
          <w:sz w:val="32"/>
          <w:szCs w:val="32"/>
        </w:rPr>
        <w:t>模</w:t>
      </w:r>
      <w:r>
        <w:rPr>
          <w:rFonts w:ascii="楷体" w:eastAsia="楷体" w:hAnsi="楷体" w:cs="楷体"/>
          <w:spacing w:val="6"/>
          <w:w w:val="87"/>
          <w:position w:val="-3"/>
          <w:sz w:val="32"/>
          <w:szCs w:val="32"/>
        </w:rPr>
        <w:t>拟</w:t>
      </w:r>
      <w:r>
        <w:rPr>
          <w:rFonts w:ascii="楷体" w:eastAsia="楷体" w:hAnsi="楷体" w:cs="楷体"/>
          <w:spacing w:val="11"/>
          <w:w w:val="87"/>
          <w:position w:val="-3"/>
          <w:sz w:val="32"/>
          <w:szCs w:val="32"/>
        </w:rPr>
        <w:t>考试试</w:t>
      </w:r>
      <w:r>
        <w:rPr>
          <w:rFonts w:ascii="楷体" w:eastAsia="楷体" w:hAnsi="楷体" w:cs="楷体"/>
          <w:spacing w:val="0"/>
          <w:w w:val="87"/>
          <w:position w:val="-3"/>
          <w:sz w:val="32"/>
          <w:szCs w:val="32"/>
        </w:rPr>
        <w:t>卷</w:t>
      </w:r>
    </w:p>
    <w:p>
      <w:pPr>
        <w:tabs>
          <w:tab w:val="left" w:pos="3080"/>
        </w:tabs>
        <w:spacing w:before="53" w:after="0" w:line="240" w:lineRule="auto"/>
        <w:ind w:left="1694" w:right="1674"/>
        <w:jc w:val="center"/>
        <w:rPr>
          <w:rFonts w:ascii="楷体" w:eastAsia="楷体" w:hAnsi="楷体" w:cs="楷体"/>
          <w:sz w:val="22"/>
          <w:szCs w:val="22"/>
        </w:rPr>
      </w:pPr>
      <w:r>
        <w:rPr>
          <w:rFonts w:ascii="楷体" w:eastAsia="楷体" w:hAnsi="楷体" w:cs="楷体"/>
          <w:spacing w:val="0"/>
          <w:w w:val="100"/>
          <w:sz w:val="28"/>
          <w:szCs w:val="28"/>
        </w:rPr>
        <w:t>物理学科</w:t>
      </w:r>
      <w:r>
        <w:rPr>
          <w:rFonts w:ascii="楷体" w:eastAsia="楷体" w:hAnsi="楷体" w:cs="楷体"/>
          <w:spacing w:val="0"/>
          <w:w w:val="100"/>
          <w:sz w:val="28"/>
          <w:szCs w:val="28"/>
        </w:rPr>
        <w:tab/>
      </w:r>
      <w:r>
        <w:rPr>
          <w:rFonts w:ascii="楷体" w:eastAsia="楷体" w:hAnsi="楷体" w:cs="楷体"/>
          <w:spacing w:val="4"/>
          <w:w w:val="100"/>
          <w:sz w:val="22"/>
          <w:szCs w:val="22"/>
        </w:rPr>
        <w:t>（</w:t>
      </w:r>
      <w:r>
        <w:rPr>
          <w:rFonts w:ascii="楷体" w:eastAsia="楷体" w:hAnsi="楷体" w:cs="楷体"/>
          <w:spacing w:val="0"/>
          <w:w w:val="100"/>
          <w:sz w:val="22"/>
          <w:szCs w:val="22"/>
        </w:rPr>
        <w:t>考试时</w:t>
      </w:r>
      <w:r>
        <w:rPr>
          <w:rFonts w:ascii="楷体" w:eastAsia="楷体" w:hAnsi="楷体" w:cs="楷体"/>
          <w:spacing w:val="4"/>
          <w:w w:val="100"/>
          <w:sz w:val="22"/>
          <w:szCs w:val="22"/>
        </w:rPr>
        <w:t>间</w:t>
      </w:r>
      <w:r>
        <w:rPr>
          <w:rFonts w:ascii="楷体" w:eastAsia="楷体" w:hAnsi="楷体" w:cs="楷体"/>
          <w:spacing w:val="0"/>
          <w:w w:val="100"/>
          <w:sz w:val="22"/>
          <w:szCs w:val="22"/>
        </w:rPr>
        <w:t>：100</w:t>
      </w:r>
      <w:r>
        <w:rPr>
          <w:rFonts w:ascii="楷体" w:eastAsia="楷体" w:hAnsi="楷体" w:cs="楷体"/>
          <w:spacing w:val="-56"/>
          <w:w w:val="100"/>
          <w:sz w:val="22"/>
          <w:szCs w:val="22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2"/>
          <w:szCs w:val="22"/>
        </w:rPr>
        <w:t>分</w:t>
      </w:r>
      <w:r>
        <w:rPr>
          <w:rFonts w:ascii="楷体" w:eastAsia="楷体" w:hAnsi="楷体" w:cs="楷体"/>
          <w:spacing w:val="4"/>
          <w:w w:val="100"/>
          <w:sz w:val="22"/>
          <w:szCs w:val="22"/>
        </w:rPr>
        <w:t>钟</w:t>
      </w:r>
      <w:r>
        <w:rPr>
          <w:rFonts w:ascii="楷体" w:eastAsia="楷体" w:hAnsi="楷体" w:cs="楷体"/>
          <w:spacing w:val="0"/>
          <w:w w:val="100"/>
          <w:sz w:val="22"/>
          <w:szCs w:val="22"/>
        </w:rPr>
        <w:t>，总分</w:t>
      </w:r>
      <w:r>
        <w:rPr>
          <w:rFonts w:ascii="楷体" w:eastAsia="楷体" w:hAnsi="楷体" w:cs="楷体"/>
          <w:spacing w:val="-50"/>
          <w:w w:val="100"/>
          <w:sz w:val="22"/>
          <w:szCs w:val="22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2"/>
          <w:szCs w:val="22"/>
        </w:rPr>
        <w:t>100</w:t>
      </w:r>
      <w:r>
        <w:rPr>
          <w:rFonts w:ascii="楷体" w:eastAsia="楷体" w:hAnsi="楷体" w:cs="楷体"/>
          <w:spacing w:val="-56"/>
          <w:w w:val="100"/>
          <w:sz w:val="22"/>
          <w:szCs w:val="22"/>
        </w:rPr>
        <w:t xml:space="preserve"> </w:t>
      </w:r>
      <w:r>
        <w:rPr>
          <w:rFonts w:ascii="楷体" w:eastAsia="楷体" w:hAnsi="楷体" w:cs="楷体"/>
          <w:spacing w:val="0"/>
          <w:w w:val="100"/>
          <w:sz w:val="22"/>
          <w:szCs w:val="22"/>
        </w:rPr>
        <w:t>分）</w:t>
      </w:r>
    </w:p>
    <w:p>
      <w:pPr>
        <w:spacing w:before="44" w:after="0" w:line="340" w:lineRule="exact"/>
        <w:ind w:left="113" w:right="4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-12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sz w:val="21"/>
          <w:szCs w:val="21"/>
        </w:rPr>
        <w:t>择</w:t>
      </w:r>
      <w:r>
        <w:rPr>
          <w:rFonts w:ascii="宋体" w:eastAsia="宋体" w:hAnsi="宋体" w:cs="宋体"/>
          <w:spacing w:val="-11"/>
          <w:sz w:val="21"/>
          <w:szCs w:val="21"/>
        </w:rPr>
        <w:t>题</w:t>
      </w:r>
      <w:r>
        <w:rPr>
          <w:rFonts w:ascii="宋体" w:eastAsia="宋体" w:hAnsi="宋体" w:cs="宋体"/>
          <w:spacing w:val="-4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本题共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b/>
          <w:bCs/>
          <w:spacing w:val="-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每小题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1"/>
          <w:szCs w:val="21"/>
        </w:rPr>
        <w:t xml:space="preserve">24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每小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给出的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151"/>
          <w:w w:val="100"/>
          <w:sz w:val="21"/>
          <w:szCs w:val="21"/>
        </w:rPr>
        <w:t>只</w:t>
      </w:r>
      <w:r>
        <w:rPr>
          <w:rFonts w:ascii="宋体" w:eastAsia="宋体" w:hAnsi="宋体" w:cs="宋体"/>
          <w:spacing w:val="-61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1"/>
          <w:w w:val="100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-61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0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-62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4"/>
          <w:w w:val="100"/>
          <w:position w:val="0"/>
          <w:sz w:val="21"/>
          <w:szCs w:val="21"/>
        </w:rPr>
        <w:t>个</w:t>
      </w:r>
      <w:r>
        <w:rPr>
          <w:rFonts w:ascii="宋体" w:eastAsia="宋体" w:hAnsi="宋体" w:cs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选 项正确）</w:t>
      </w:r>
    </w:p>
    <w:p>
      <w:pPr>
        <w:spacing w:before="0" w:after="0" w:line="270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数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据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与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际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况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相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符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的是</w:t>
      </w:r>
    </w:p>
    <w:p>
      <w:pPr>
        <w:tabs>
          <w:tab w:val="left" w:pos="3460"/>
        </w:tabs>
        <w:spacing w:before="0" w:after="0" w:line="312" w:lineRule="exact"/>
        <w:ind w:left="377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一颗小铁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重约</w:t>
      </w:r>
      <w:r>
        <w:rPr>
          <w:rFonts w:ascii="宋体" w:eastAsia="宋体" w:hAnsi="宋体" w:cs="宋体"/>
          <w:spacing w:val="-56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气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播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度约</w:t>
      </w:r>
      <w:r>
        <w:rPr>
          <w:rFonts w:ascii="宋体" w:eastAsia="宋体" w:hAnsi="宋体" w:cs="宋体"/>
          <w:spacing w:val="-56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s</w:t>
      </w:r>
    </w:p>
    <w:p>
      <w:pPr>
        <w:tabs>
          <w:tab w:val="left" w:pos="3440"/>
        </w:tabs>
        <w:spacing w:before="0" w:after="0" w:line="312" w:lineRule="exact"/>
        <w:ind w:left="37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蛋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质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约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．洗澡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的温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-56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℃</w:t>
      </w:r>
    </w:p>
    <w:p>
      <w:pPr>
        <w:spacing w:before="0" w:after="0" w:line="380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position w:val="3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position w:val="3"/>
          <w:sz w:val="21"/>
          <w:szCs w:val="21"/>
        </w:rPr>
        <w:t>.</w:t>
      </w:r>
      <w:r>
        <w:rPr>
          <w:rFonts w:ascii="宋体" w:eastAsia="宋体" w:hAnsi="宋体" w:cs="宋体"/>
          <w:spacing w:val="-4"/>
          <w:w w:val="100"/>
          <w:position w:val="3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于</w:t>
      </w:r>
      <w:r>
        <w:rPr>
          <w:rFonts w:ascii="宋体" w:eastAsia="宋体" w:hAnsi="宋体" w:cs="宋体"/>
          <w:spacing w:val="-4"/>
          <w:w w:val="100"/>
          <w:position w:val="3"/>
          <w:sz w:val="21"/>
          <w:szCs w:val="21"/>
        </w:rPr>
        <w:t>声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3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识</w:t>
      </w:r>
      <w:r>
        <w:rPr>
          <w:rFonts w:ascii="宋体" w:eastAsia="宋体" w:hAnsi="宋体" w:cs="宋体"/>
          <w:spacing w:val="-4"/>
          <w:w w:val="100"/>
          <w:position w:val="3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position w:val="3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说</w:t>
      </w:r>
      <w:r>
        <w:rPr>
          <w:rFonts w:ascii="宋体" w:eastAsia="宋体" w:hAnsi="宋体" w:cs="宋体"/>
          <w:spacing w:val="-3"/>
          <w:w w:val="100"/>
          <w:position w:val="3"/>
          <w:sz w:val="21"/>
          <w:szCs w:val="21"/>
        </w:rPr>
        <w:t>法</w:t>
      </w:r>
      <w:r>
        <w:rPr>
          <w:rFonts w:ascii="宋体" w:eastAsia="宋体" w:hAnsi="宋体" w:cs="宋体"/>
          <w:spacing w:val="-152"/>
          <w:w w:val="100"/>
          <w:position w:val="3"/>
          <w:sz w:val="21"/>
          <w:szCs w:val="21"/>
        </w:rPr>
        <w:t>错</w:t>
      </w:r>
      <w:r>
        <w:rPr>
          <w:rFonts w:ascii="宋体" w:eastAsia="宋体" w:hAnsi="宋体" w:cs="宋体"/>
          <w:spacing w:val="-60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52"/>
          <w:w w:val="100"/>
          <w:position w:val="3"/>
          <w:sz w:val="21"/>
          <w:szCs w:val="21"/>
        </w:rPr>
        <w:t>误</w:t>
      </w:r>
      <w:r>
        <w:rPr>
          <w:rFonts w:ascii="宋体" w:eastAsia="宋体" w:hAnsi="宋体" w:cs="宋体"/>
          <w:spacing w:val="-64"/>
          <w:w w:val="10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3"/>
          <w:sz w:val="21"/>
          <w:szCs w:val="21"/>
        </w:rPr>
        <w:t>的是</w:t>
      </w:r>
    </w:p>
    <w:p>
      <w:pPr>
        <w:tabs>
          <w:tab w:val="left" w:pos="4820"/>
        </w:tabs>
        <w:spacing w:before="0" w:after="0" w:line="312" w:lineRule="exact"/>
        <w:ind w:left="37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．电视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上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量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按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钮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调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节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调的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3"/>
          <w:w w:val="100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．声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物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振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产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</w:p>
    <w:p>
      <w:pPr>
        <w:spacing w:before="0" w:after="0" w:line="312" w:lineRule="exact"/>
        <w:ind w:left="37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．利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超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波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清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洗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眼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镜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声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具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有能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量</w:t>
      </w:r>
    </w:p>
    <w:p>
      <w:pPr>
        <w:spacing w:before="0" w:after="0" w:line="312" w:lineRule="exact"/>
        <w:ind w:left="37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D.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教室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围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树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播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途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制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噪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声</w:t>
      </w:r>
    </w:p>
    <w:p>
      <w:pPr>
        <w:spacing w:before="0" w:after="0" w:line="312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象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传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播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释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637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026" o:spid="_x0000_s1026" type="#_x0000_t75" style="width:85.5pt;height:66.2pt;margin-top:-4.95pt;margin-left:274.7pt;mso-height-relative:page;mso-position-horizontal-relative:page;mso-width-relative:page;position:absolute;z-index:-251657216" coordsize="21600,21600" filled="f">
            <v:imagedata r:id="rId6" o:title=""/>
            <o:lock v:ext="edit" aspectratio="t"/>
          </v:shape>
        </w:pict>
      </w:r>
      <w:r>
        <w:pict>
          <v:shape id="_x0000_s1027" o:spid="_x0000_s1027" type="#_x0000_t75" style="width:86.95pt;height:60.8pt;margin-top:-1.1pt;margin-left:177.65pt;mso-height-relative:page;mso-position-horizontal-relative:page;mso-width-relative:page;position:absolute;z-index:-251656192" coordsize="21600,21600" filled="f">
            <v:imagedata r:id="rId7" o:title=""/>
            <o:lock v:ext="edit" aspectratio="t"/>
          </v:shape>
        </w:pict>
      </w:r>
      <w:r>
        <w:pict>
          <v:shape id="_x0000_s1028" o:spid="_x0000_s1028" type="#_x0000_t75" style="width:73.3pt;height:60.8pt;margin-top:-1.35pt;margin-left:369.95pt;mso-height-relative:page;mso-position-horizontal-relative:page;mso-width-relative:page;position:absolute;z-index:-251655168" coordsize="21600,21600" filled="f">
            <v:imagedata r:id="rId8" o:title=""/>
            <o:lock v:ext="edit" aspectratio="t"/>
          </v:shape>
        </w:pict>
      </w:r>
      <w:r>
        <w:pict>
          <v:shape id="_x0000_i1029" type="#_x0000_t75" style="width:78.95pt;height:59.4pt" coordsize="21600,21600" filled="f">
            <v:imagedata r:id="rId9" o:title=""/>
            <o:lock v:ext="edit" aspectratio="t"/>
            <w10:anchorlock/>
          </v:shape>
        </w:pict>
      </w:r>
    </w:p>
    <w:p>
      <w:pPr>
        <w:tabs>
          <w:tab w:val="left" w:pos="2640"/>
          <w:tab w:val="left" w:pos="4560"/>
          <w:tab w:val="left" w:pos="6380"/>
        </w:tabs>
        <w:spacing w:before="65" w:after="0" w:line="240" w:lineRule="auto"/>
        <w:ind w:left="501" w:right="525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．树荫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光斑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．露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叶脉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倒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</w:p>
    <w:p>
      <w:pPr>
        <w:spacing w:before="0" w:after="0" w:line="212" w:lineRule="exact"/>
        <w:ind w:left="3824" w:right="3960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position w:val="-1"/>
          <w:sz w:val="18"/>
          <w:szCs w:val="18"/>
        </w:rPr>
        <w:t>第</w:t>
      </w:r>
      <w:r>
        <w:rPr>
          <w:rFonts w:ascii="宋体" w:eastAsia="宋体" w:hAnsi="宋体" w:cs="宋体"/>
          <w:spacing w:val="-46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18"/>
          <w:szCs w:val="18"/>
        </w:rPr>
        <w:t>3</w:t>
      </w:r>
      <w:r>
        <w:rPr>
          <w:rFonts w:ascii="宋体" w:eastAsia="宋体" w:hAnsi="宋体" w:cs="宋体"/>
          <w:spacing w:val="-44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18"/>
          <w:szCs w:val="18"/>
        </w:rPr>
        <w:t>题图</w:t>
      </w:r>
    </w:p>
    <w:p>
      <w:pPr>
        <w:spacing w:before="78" w:after="0" w:line="230" w:lineRule="auto"/>
        <w:ind w:left="421" w:right="1225" w:hanging="30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粒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宙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认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是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．宇宙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球是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宙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中心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酱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间有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相互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用力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．汽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公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无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运动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粘在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</w:p>
    <w:p>
      <w:pPr>
        <w:spacing w:before="0" w:after="0" w:line="314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确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</w:p>
    <w:p>
      <w:pPr>
        <w:tabs>
          <w:tab w:val="left" w:pos="3360"/>
        </w:tabs>
        <w:spacing w:before="17" w:after="0" w:line="312" w:lineRule="exact"/>
        <w:ind w:left="397" w:right="41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℃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多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揽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明金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刚钻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硬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硬</w:t>
      </w:r>
      <w:r>
        <w:rPr>
          <w:rFonts w:ascii="宋体" w:eastAsia="宋体" w:hAnsi="宋体" w:cs="宋体"/>
          <w:spacing w:val="-1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大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造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氛，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干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</w:p>
    <w:p>
      <w:pPr>
        <w:spacing w:before="0" w:after="0" w:line="31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源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信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和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料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说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正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确的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</w:p>
    <w:p>
      <w:pPr>
        <w:tabs>
          <w:tab w:val="left" w:pos="3880"/>
        </w:tabs>
        <w:spacing w:before="0" w:after="0" w:line="320" w:lineRule="exact"/>
        <w:ind w:left="37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．核能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可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再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生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3"/>
          <w:w w:val="100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录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音磁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带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和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光碟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应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了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性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材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料</w:t>
      </w:r>
    </w:p>
    <w:p>
      <w:pPr>
        <w:tabs>
          <w:tab w:val="left" w:pos="4400"/>
        </w:tabs>
        <w:spacing w:before="0" w:after="0" w:line="296" w:lineRule="exact"/>
        <w:ind w:left="37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．光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导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纤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利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光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反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原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传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递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信息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磁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空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传播</w:t>
      </w:r>
    </w:p>
    <w:p>
      <w:pPr>
        <w:spacing w:before="1" w:after="0" w:line="230" w:lineRule="auto"/>
        <w:ind w:left="364" w:right="1071" w:hanging="25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教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几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个与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另外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-15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64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2"/>
          <w:w w:val="100"/>
          <w:position w:val="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position w:val="-7"/>
          <w:sz w:val="21"/>
          <w:szCs w:val="21"/>
        </w:rPr>
        <w:t xml:space="preserve">．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．“探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与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哪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些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素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关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中，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较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车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能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方法 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较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纸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锥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落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快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比</w:t>
      </w:r>
      <w:r>
        <w:rPr>
          <w:rFonts w:ascii="宋体" w:eastAsia="宋体" w:hAnsi="宋体" w:cs="宋体"/>
          <w:spacing w:val="-2"/>
          <w:w w:val="100"/>
          <w:position w:val="0"/>
          <w:sz w:val="21"/>
          <w:szCs w:val="21"/>
        </w:rPr>
        <w:t>较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纸锥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快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慢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方法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．“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探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究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影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响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体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部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强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素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验中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，比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较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液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内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法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探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影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热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应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因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，比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较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丝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产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生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量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少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方法</w:t>
      </w:r>
    </w:p>
    <w:p>
      <w:pPr>
        <w:spacing w:before="18" w:after="0" w:line="312" w:lineRule="exact"/>
        <w:ind w:left="324" w:right="62" w:hanging="21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开关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现剃 须的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原理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</w:p>
    <w:p>
      <w:pPr>
        <w:spacing w:after="0" w:line="312" w:lineRule="exact"/>
        <w:jc w:val="left"/>
        <w:rPr>
          <w:rFonts w:ascii="宋体" w:eastAsia="宋体" w:hAnsi="宋体" w:cs="宋体"/>
          <w:sz w:val="21"/>
          <w:szCs w:val="21"/>
        </w:rPr>
        <w:sectPr>
          <w:footerReference w:type="default" r:id="rId10"/>
          <w:type w:val="continuous"/>
          <w:pgSz w:w="10440" w:h="14760"/>
          <w:pgMar w:top="1180" w:right="820" w:bottom="960" w:left="1020" w:header="720" w:footer="767" w:gutter="0"/>
          <w:pgNumType w:start="1"/>
          <w:cols w:space="708"/>
        </w:sectPr>
      </w:pPr>
    </w:p>
    <w:p>
      <w:pPr>
        <w:tabs>
          <w:tab w:val="left" w:pos="2920"/>
        </w:tabs>
        <w:spacing w:before="75" w:after="0" w:line="240" w:lineRule="auto"/>
        <w:ind w:left="2367" w:right="-20"/>
        <w:jc w:val="left"/>
        <w:rPr>
          <w:rFonts w:ascii="Symbol" w:eastAsia="Symbol" w:hAnsi="Symbol" w:cs="Symbol"/>
          <w:sz w:val="17"/>
          <w:szCs w:val="17"/>
        </w:rPr>
      </w:pPr>
      <w:r>
        <w:pict>
          <v:group id="_x0000_s1029" o:spid="_x0000_s1030" style="width:71.5pt;height:65.25pt;margin-top:10.4pt;margin-left:234.8pt;mso-height-relative:page;mso-position-horizontal-relative:page;mso-width-relative:page;position:absolute;z-index:-251654144" coordorigin="4696,209" coordsize="1430,1305">
            <v:shape id="_x0000_s1030" o:spid="_x0000_s1031" type="#_x0000_t75" style="width:579;height:740;left:5548;position:absolute;top:209" coordsize="21600,21600" filled="f">
              <v:imagedata r:id="rId11" o:title=""/>
              <o:lock v:ext="edit" aspectratio="t"/>
            </v:shape>
            <v:shape id="_x0000_s1031" o:spid="_x0000_s1032" type="#_x0000_t75" style="width:1204;height:963;left:4696;position:absolute;top:552" coordsize="21600,21600" filled="f">
              <v:imagedata r:id="rId12" o:title=""/>
              <o:lock v:ext="edit" aspectratio="t"/>
            </v:shape>
          </v:group>
        </w:pict>
      </w:r>
      <w:r>
        <w:pict>
          <v:shape id="_x0000_s1032" o:spid="_x0000_s1033" type="#_x0000_t75" style="width:102.45pt;height:69.8pt;margin-top:8.3pt;margin-left:121.2pt;mso-height-relative:page;mso-position-horizontal-relative:page;mso-width-relative:page;position:absolute;z-index:-251653120" coordsize="21600,21600" filled="f">
            <v:imagedata r:id="rId13" o:title=""/>
            <o:lock v:ext="edit" aspectratio="t"/>
          </v:shape>
        </w:pict>
      </w:r>
      <w:r>
        <w:pict>
          <v:shape id="_x0000_s1033" o:spid="_x0000_s1034" type="#_x0000_t75" style="width:38.5pt;height:63.85pt;margin-top:14.4pt;margin-left:77.65pt;mso-height-relative:page;mso-position-horizontal-relative:page;mso-width-relative:page;position:absolute;z-index:-251652096" coordsize="21600,21600" filled="f">
            <v:imagedata r:id="rId14" o:title=""/>
            <o:lock v:ext="edit" aspectratio="t"/>
          </v:shape>
        </w:pict>
      </w:r>
      <w:r>
        <w:rPr>
          <w:rFonts w:ascii="Symbol" w:eastAsia="Symbol" w:hAnsi="Symbol" w:cs="Symbol"/>
          <w:spacing w:val="0"/>
          <w:w w:val="122"/>
          <w:position w:val="2"/>
          <w:sz w:val="17"/>
          <w:szCs w:val="17"/>
        </w:rPr>
        <w:sym w:font="Symbol" w:char="F02D"/>
      </w:r>
      <w:r>
        <w:rPr>
          <w:rFonts w:ascii="Symbol" w:eastAsia="Symbol" w:hAnsi="Symbol" w:cs="Symbol"/>
          <w:spacing w:val="-48"/>
          <w:w w:val="122"/>
          <w:position w:val="2"/>
          <w:sz w:val="17"/>
          <w:szCs w:val="17"/>
        </w:rPr>
        <w:sym w:font="Symbol" w:char="F020"/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17"/>
          <w:szCs w:val="17"/>
        </w:rPr>
        <w:tab/>
      </w:r>
      <w:r>
        <w:rPr>
          <w:rFonts w:ascii="Symbol" w:eastAsia="Symbol" w:hAnsi="Symbol" w:cs="Symbol"/>
          <w:spacing w:val="0"/>
          <w:w w:val="122"/>
          <w:position w:val="0"/>
          <w:sz w:val="17"/>
          <w:szCs w:val="17"/>
        </w:rPr>
        <w:sym w:font="Symbol" w:char="F02B"/>
      </w:r>
    </w:p>
    <w:p>
      <w:pPr>
        <w:spacing w:before="3" w:after="0" w:line="100" w:lineRule="exact"/>
        <w:jc w:val="left"/>
        <w:rPr>
          <w:sz w:val="10"/>
          <w:szCs w:val="10"/>
        </w:rPr>
      </w:pPr>
    </w:p>
    <w:p>
      <w:pPr>
        <w:tabs>
          <w:tab w:val="left" w:pos="5820"/>
          <w:tab w:val="left" w:pos="7280"/>
        </w:tabs>
        <w:spacing w:before="0" w:after="0" w:line="240" w:lineRule="auto"/>
        <w:ind w:left="1801" w:right="-20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034" o:spid="_x0000_s1035" style="width:63.25pt;height:52.55pt;margin-top:-1.35pt;margin-left:317pt;mso-height-relative:page;mso-position-horizontal-relative:page;mso-width-relative:page;position:absolute;z-index:-251651072" coordorigin="6340,-28" coordsize="1265,1051">
            <v:group id="_x0000_s1035" o:spid="_x0000_s1036" style="width:1197;height:689;left:6348;position:absolute;top:143" coordorigin="6348,143" coordsize="1197,689">
              <v:shape id="_x0000_s1036" o:spid="_x0000_s1037" style="width:1197;height:689;left:6348;position:absolute;top:143" coordorigin="6348,143" coordsize="1197,689" path="m6348,832l7545,832,7545,143,6348,143,6348,832xe" filled="f" stroked="t" strokecolor="black">
                <v:path arrowok="t"/>
              </v:shape>
            </v:group>
            <v:group id="_x0000_s1037" o:spid="_x0000_s1038" style="width:163;height:67;left:7435;position:absolute;top:-20" coordorigin="7435,-20" coordsize="163,67">
              <v:shape id="_x0000_s1038" o:spid="_x0000_s1039" style="width:163;height:67;left:7435;position:absolute;top:-20" coordorigin="7435,-20" coordsize="163,67" path="m7435,-20l7476,47,7557,47,7598,-20,7435,-20xe" filled="f" stroked="t" strokecolor="black">
                <v:path arrowok="t"/>
              </v:shape>
            </v:group>
            <v:group id="_x0000_s1039" o:spid="_x0000_s1040" style="width:93;height:970;left:7472;position:absolute;top:46" coordorigin="7472,46" coordsize="93,970">
              <v:shape id="_x0000_s1040" o:spid="_x0000_s1041" style="width:93;height:970;left:7472;position:absolute;top:46" coordorigin="7472,46" coordsize="93,970" path="m7556,46l7472,47,7480,532,7481,572,7483,648,7487,720,7491,787,7496,847,7504,923,7517,991,7530,1016,7534,1014,7551,943,7558,873,7562,786,7564,719,7565,648,7565,609,7565,570,7564,530,7556,46xe" filled="t" fillcolor="white" stroked="f">
                <v:path arrowok="t"/>
              </v:shape>
            </v:group>
            <v:group id="_x0000_s1041" o:spid="_x0000_s1042" style="width:93;height:970;left:7472;position:absolute;top:46" coordorigin="7472,46" coordsize="93,970">
              <v:shape id="_x0000_s1042" o:spid="_x0000_s1043" style="width:93;height:970;left:7472;position:absolute;top:46" coordorigin="7472,46" coordsize="93,970" path="m7564,530l7565,570,7565,609,7565,647,7564,719,7562,786,7559,846,7554,922,7543,991,7530,1016,7527,1014,7507,943,7498,874,7491,787,7487,720,7483,648,7481,572,7472,47,7556,46,7564,530xe" filled="f" stroked="t" strokecolor="black">
                <v:path arrowok="t"/>
              </v:shape>
            </v:group>
            <v:group id="_x0000_s1043" o:spid="_x0000_s1044" style="width:141;height:118;left:7454;position:absolute;top:722" coordorigin="7454,722" coordsize="141,118">
              <v:shape id="_x0000_s1044" o:spid="_x0000_s1045" style="width:141;height:118;left:7454;position:absolute;top:722" coordorigin="7454,722" coordsize="141,118" path="m7577,841l7579,837,7593,826,7593,818,7593,811,7595,804,7576,796,7560,792,7539,787,7516,782,7494,777,7478,772,7456,763,7454,753,7455,745,7455,737,7473,727,7478,722e" filled="f" stroked="t" strokecolor="black">
                <v:path arrowok="t"/>
              </v:shape>
            </v:group>
            <v:group id="_x0000_s1045" o:spid="_x0000_s1046" style="width:141;height:118;left:7452;position:absolute;top:619" coordorigin="7452,619" coordsize="141,118">
              <v:shape id="_x0000_s1046" o:spid="_x0000_s1047" style="width:141;height:118;left:7452;position:absolute;top:619" coordorigin="7452,619" coordsize="141,118" path="m7575,738l7577,734,7591,723,7591,715,7591,708,7593,701,7574,693,7558,689,7537,684,7514,679,7492,674,7476,669,7454,660,7452,650,7453,642,7453,634,7471,624,7476,619e" filled="f" stroked="t" strokecolor="black">
                <v:path arrowok="t"/>
              </v:shape>
            </v:group>
            <v:group id="_x0000_s1047" o:spid="_x0000_s1048" style="width:141;height:118;left:7450;position:absolute;top:507" coordorigin="7450,507" coordsize="141,118">
              <v:shape id="_x0000_s1048" o:spid="_x0000_s1049" style="width:141;height:118;left:7450;position:absolute;top:507" coordorigin="7450,507" coordsize="141,118" path="m7573,626l7575,622,7589,611,7589,603,7589,596,7591,589,7572,581,7556,577,7535,572,7512,567,7490,562,7474,557,7452,548,7450,538,7451,530,7451,522,7469,512,7474,507e" filled="f" stroked="t" strokecolor="black">
                <v:path arrowok="t"/>
              </v:shape>
            </v:group>
            <v:group id="_x0000_s1049" o:spid="_x0000_s1050" style="width:141;height:118;left:7449;position:absolute;top:403" coordorigin="7449,403" coordsize="141,118">
              <v:shape id="_x0000_s1050" o:spid="_x0000_s1051" style="width:141;height:118;left:7449;position:absolute;top:403" coordorigin="7449,403" coordsize="141,118" path="m7572,522l7574,518,7588,507,7588,499,7588,492,7590,485,7571,477,7555,473,7534,468,7511,463,7489,458,7473,453,7451,444,7449,434,7450,426,7450,418,7468,408,7473,403e" filled="f" stroked="t" strokecolor="black">
                <v:path arrowok="t"/>
              </v:shape>
            </v:group>
            <v:group id="_x0000_s1051" o:spid="_x0000_s1052" style="width:141;height:117;left:7447;position:absolute;top:305" coordorigin="7447,305" coordsize="141,117">
              <v:shape id="_x0000_s1052" o:spid="_x0000_s1053" style="width:141;height:117;left:7447;position:absolute;top:305" coordorigin="7447,305" coordsize="141,117" path="m7570,423l7572,419,7586,408,7586,400,7586,393,7588,386,7569,379,7553,374,7532,369,7509,365,7487,360,7471,355,7449,345,7447,336,7448,328,7448,320,7466,310,7471,305e" filled="f" stroked="t" strokecolor="black">
                <v:path arrowok="t"/>
              </v:shape>
            </v:group>
            <v:group id="_x0000_s1053" o:spid="_x0000_s1054" style="width:141;height:118;left:7445;position:absolute;top:194" coordorigin="7445,194" coordsize="141,118">
              <v:shape id="_x0000_s1054" o:spid="_x0000_s1055" style="width:141;height:118;left:7445;position:absolute;top:194" coordorigin="7445,194" coordsize="141,118" path="m7568,313l7570,309,7584,298,7584,290,7584,283,7586,276,7567,268,7551,264,7530,259,7507,254,7485,249,7469,244,7447,235,7445,225,7446,217,7446,209,7464,199,7469,194e" filled="f" stroked="t" strokecolor="black">
                <v:path arrowok="t"/>
              </v:shape>
            </v:group>
            <v:group id="_x0000_s1055" o:spid="_x0000_s1056" style="width:290;height:45;left:7296;position:absolute;top:154" coordorigin="7296,154" coordsize="290,45">
              <v:shape id="_x0000_s1056" o:spid="_x0000_s1057" style="width:290;height:45;left:7296;position:absolute;top:154" coordorigin="7296,154" coordsize="290,45" path="m7296,155l7308,155,7324,155,7343,155,7364,155,7387,155,7412,154,7437,154,7461,154,7485,154,7546,156,7586,173,7582,183,7575,193,7571,199e" filled="f" stroked="t" strokecolor="black">
                <v:path arrowok="t"/>
              </v:shape>
            </v:group>
            <v:group id="_x0000_s1057" o:spid="_x0000_s1058" style="width:2;height:116;left:7169;position:absolute;top:762" coordorigin="7169,762" coordsize="2,116">
              <v:shape id="_x0000_s1058" o:spid="_x0000_s1059" style="width:2;height:116;left:7169;position:absolute;top:762" coordorigin="7169,762" coordsize="0,116" path="m7169,762l7169,878e" filled="f" stroked="t" strokecolor="white">
                <v:path arrowok="t"/>
              </v:shape>
            </v:group>
            <v:group id="_x0000_s1059" o:spid="_x0000_s1060" style="width:78;height:116;left:7130;position:absolute;top:762" coordorigin="7130,762" coordsize="78,116">
              <v:shape id="_x0000_s1060" o:spid="_x0000_s1061" style="width:78;height:116;left:7130;position:absolute;top:762" coordorigin="7130,762" coordsize="78,116" path="m7130,878l7208,878,7208,762,7130,762,7130,878xe" filled="f" stroked="t" strokecolor="white">
                <v:path arrowok="t"/>
              </v:shape>
            </v:group>
            <v:group id="_x0000_s1061" o:spid="_x0000_s1062" style="width:2;height:321;left:7125;position:absolute;top:666" coordorigin="7125,666" coordsize="2,321">
              <v:shape id="_x0000_s1062" o:spid="_x0000_s1063" style="width:2;height:321;left:7125;position:absolute;top:666" coordorigin="7125,666" coordsize="0,321" path="m7125,666l7125,987e" filled="f" stroked="t" strokecolor="black">
                <v:path arrowok="t"/>
              </v:shape>
            </v:group>
            <v:group id="_x0000_s1063" o:spid="_x0000_s1064" style="width:2;height:128;left:7219;position:absolute;top:759" coordorigin="7219,759" coordsize="2,128">
              <v:shape id="_x0000_s1064" o:spid="_x0000_s1065" style="width:2;height:128;left:7219;position:absolute;top:759" coordorigin="7219,759" coordsize="0,128" path="m7219,759l7219,887e" filled="f" stroked="t" strokecolor="black">
                <v:path arrowok="t"/>
              </v:shape>
            </v:group>
            <v:group id="_x0000_s1065" o:spid="_x0000_s1066" style="width:144;height:2;left:6619;position:absolute;top:809" coordorigin="6619,809" coordsize="144,2">
              <v:shape id="_x0000_s1066" o:spid="_x0000_s1067" style="width:144;height:2;left:6619;position:absolute;top:809" coordorigin="6619,809" coordsize="144,0" path="m6619,809l6763,809e" filled="f" stroked="t" strokecolor="white">
                <v:path arrowok="t"/>
              </v:shape>
            </v:group>
            <v:group id="_x0000_s1067" o:spid="_x0000_s1068" style="width:74;height:99;left:6577;position:absolute;top:781" coordorigin="6577,781" coordsize="74,99">
              <v:shape id="_x0000_s1068" o:spid="_x0000_s1069" style="width:74;height:99;left:6577;position:absolute;top:781" coordorigin="6577,781" coordsize="74,99" path="m6614,781l6596,787,6583,804,6577,828,6582,853,6593,871,6610,879,6630,874,6644,858,6651,835,6647,809,6636,790,6620,781,6614,781xe" filled="t" fillcolor="white" stroked="f">
                <v:path arrowok="t"/>
              </v:shape>
            </v:group>
            <v:group id="_x0000_s1069" o:spid="_x0000_s1070" style="width:74;height:99;left:6577;position:absolute;top:781" coordorigin="6577,781" coordsize="74,99">
              <v:shape id="_x0000_s1070" o:spid="_x0000_s1071" style="width:74;height:99;left:6577;position:absolute;top:781" coordorigin="6577,781" coordsize="74,99" path="m6614,781l6596,787,6583,804,6577,828,6582,853,6593,871,6610,879,6630,874,6644,858,6651,835,6647,809,6636,790,6620,781,6614,781xe" filled="f" stroked="t" strokecolor="black">
                <v:path arrowok="t"/>
              </v:shape>
            </v:group>
            <v:group id="_x0000_s1071" o:spid="_x0000_s1072" style="width:176;height:80;left:6594;position:absolute;top:712" coordorigin="6594,712" coordsize="176,80">
              <v:shape id="_x0000_s1072" o:spid="_x0000_s1073" style="width:176;height:80;left:6594;position:absolute;top:712" coordorigin="6594,712" coordsize="176,80" path="m6594,792l6770,712e" filled="f" stroked="t" strokecolor="black">
                <v:path arrowok="t"/>
              </v:shape>
            </v:group>
            <v:group id="_x0000_s1073" o:spid="_x0000_s1074" style="width:282;height:300;left:6783;position:absolute;top:-12" coordorigin="6783,-12" coordsize="282,300">
              <v:shape id="_x0000_s1074" o:spid="_x0000_s1075" style="width:282;height:300;left:6783;position:absolute;top:-12" coordorigin="6783,-12" coordsize="282,300" path="m6925,-12l6861,3,6813,46,6786,107,6783,130,6785,155,6807,221,6852,267,6911,288,6935,286,6999,264,7044,218,7065,157,7064,130,7043,62,7002,13,6947,-11,6925,-12xe" filled="t" fillcolor="white" stroked="f">
                <v:path arrowok="t"/>
              </v:shape>
            </v:group>
            <v:group id="_x0000_s1075" o:spid="_x0000_s1076" style="width:282;height:300;left:6783;position:absolute;top:-12" coordorigin="6783,-12" coordsize="282,300">
              <v:shape id="_x0000_s1076" o:spid="_x0000_s1077" style="width:282;height:300;left:6783;position:absolute;top:-12" coordorigin="6783,-12" coordsize="282,300" path="m6925,-12l6861,3,6813,46,6786,107,6783,130,6785,155,6807,221,6852,267,6911,288,6935,286,6999,264,7044,218,7065,157,7064,130,7043,62,7002,13,6947,-11,6925,-12xe" filled="f" stroked="t" strokecolor="black">
                <v:path arrowok="t"/>
              </v:shape>
            </v:group>
          </v:group>
        </w:pict>
      </w:r>
      <w:r>
        <w:pict>
          <v:group id="_x0000_s1077" o:spid="_x0000_s1078" style="width:51.05pt;height:5.75pt;margin-top:11.25pt;margin-left:390.7pt;mso-height-relative:page;mso-position-horizontal-relative:page;mso-width-relative:page;position:absolute;z-index:-251650048" coordorigin="7815,225" coordsize="1022,115">
            <v:group id="_x0000_s1078" o:spid="_x0000_s1079" style="width:1007;height:93;left:7822;position:absolute;top:233" coordorigin="7822,233" coordsize="1007,93">
              <v:shape id="_x0000_s1079" o:spid="_x0000_s1080" style="width:1007;height:93;left:7822;position:absolute;top:233" coordorigin="7822,233" coordsize="1007,93" path="m7854,233l7837,240,7825,258,7822,279,7827,304,7840,321,8800,326,8817,319,8829,300,8828,268,8821,247,8811,235,7854,233xe" filled="t" fillcolor="white" stroked="f">
                <v:path arrowok="t"/>
              </v:shape>
            </v:group>
            <v:group id="_x0000_s1080" o:spid="_x0000_s1081" style="width:60;height:90;left:7822;position:absolute;top:235" coordorigin="7822,235" coordsize="60,90">
              <v:shape id="_x0000_s1081" o:spid="_x0000_s1082" style="width:60;height:90;left:7822;position:absolute;top:235" coordorigin="7822,235" coordsize="60,90" path="m7864,235l7842,239,7828,253,7822,273,7826,300,7837,319,7853,326,7854,326,7871,319,7882,300,7882,268,7875,247,7864,235xe" filled="t" fillcolor="white" stroked="f">
                <v:path arrowok="t"/>
              </v:shape>
            </v:group>
            <v:group id="_x0000_s1082" o:spid="_x0000_s1083" style="width:1007;height:93;left:7822;position:absolute;top:233" coordorigin="7822,233" coordsize="1007,93">
              <v:shape id="_x0000_s1083" o:spid="_x0000_s1084" style="width:1007;height:93;left:7822;position:absolute;top:233" coordorigin="7822,233" coordsize="1007,93" path="m7822,279l7827,304,7840,321,8800,326,8817,319,8829,300,8828,268,8821,247,8811,235,7854,233,7837,240,7825,258,7822,279xe" filled="f" stroked="t" strokecolor="black">
                <v:path arrowok="t"/>
              </v:shape>
            </v:group>
            <v:group id="_x0000_s1084" o:spid="_x0000_s1085" style="width:28;height:90;left:7854;position:absolute;top:235" coordorigin="7854,235" coordsize="28,90">
              <v:shape id="_x0000_s1085" o:spid="_x0000_s1086" style="width:28;height:90;left:7854;position:absolute;top:235" coordorigin="7854,235" coordsize="28,90" path="m7854,326l7871,319,7882,300,7882,268,7875,247,7864,235e" filled="f" stroked="t" strokecolor="black">
                <v:path arrowok="t"/>
              </v:shape>
            </v:group>
            <v:group id="_x0000_s1086" o:spid="_x0000_s1087" style="width:378;height:80;left:8148;position:absolute;top:253" coordorigin="8148,253" coordsize="378,80">
              <v:shape id="_x0000_s1087" o:spid="_x0000_s1088" style="width:378;height:80;left:8148;position:absolute;top:253" coordorigin="8148,253" coordsize="378,80" path="m8507,282l8471,282,8476,287,8476,298,8472,302,8466,302,8446,303,8447,333,8526,292,8507,282xe" filled="t" fillcolor="black" stroked="f">
                <v:path arrowok="t"/>
              </v:shape>
              <v:shape id="_x0000_s1088" o:spid="_x0000_s1089" style="width:378;height:80;left:8148;position:absolute;top:253" coordorigin="8148,253" coordsize="378,80" path="m8446,283l8158,287,8152,287,8148,291,8148,302,8153,307,8158,307,8446,303,8446,283xe" filled="t" fillcolor="black" stroked="f">
                <v:path arrowok="t"/>
              </v:shape>
              <v:shape id="_x0000_s1089" o:spid="_x0000_s1090" style="width:378;height:80;left:8148;position:absolute;top:253" coordorigin="8148,253" coordsize="378,80" path="m8471,282l8466,282,8446,283,8446,303,8466,302,8472,302,8476,298,8476,287,8471,282xe" filled="t" fillcolor="black" stroked="f">
                <v:path arrowok="t"/>
              </v:shape>
              <v:shape id="_x0000_s1090" o:spid="_x0000_s1091" style="width:378;height:80;left:8148;position:absolute;top:253" coordorigin="8148,253" coordsize="378,80" path="m8445,253l8446,283,8466,282,8507,282,8445,253xe" filled="t" fillcolor="black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position w:val="5"/>
          <w:sz w:val="18"/>
          <w:szCs w:val="18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5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0"/>
          <w:w w:val="79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18"/>
          <w:szCs w:val="18"/>
        </w:rPr>
        <w:t>I</w:t>
      </w:r>
    </w:p>
    <w:p>
      <w:pPr>
        <w:spacing w:before="0" w:after="0" w:line="188" w:lineRule="exact"/>
        <w:ind w:left="3964" w:right="451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091" o:spid="_x0000_s1092" style="width:52.85pt;height:30pt;margin-top:10.9pt;margin-left:389.4pt;mso-height-relative:page;mso-position-horizontal-relative:page;mso-width-relative:page;position:absolute;z-index:-251649024" coordorigin="7788,219" coordsize="1057,601">
            <v:group id="_x0000_s1092" o:spid="_x0000_s1093" style="width:379;height:129;left:8141;position:absolute;top:683" coordorigin="8141,683" coordsize="379,129">
              <v:shape id="_x0000_s1093" o:spid="_x0000_s1094" style="width:379;height:129;left:8141;position:absolute;top:683" coordorigin="8141,683" coordsize="379,129" path="m8330,683l8243,690,8178,709,8141,747,8143,758,8196,793,8270,808,8330,812,8361,811,8442,799,8499,777,8520,747,8518,737,8465,702,8391,686,8330,683xe" filled="f" stroked="t" strokecolor="black">
                <v:path arrowok="t"/>
              </v:shape>
            </v:group>
            <v:group id="_x0000_s1094" o:spid="_x0000_s1095" style="width:315;height:87;left:8169;position:absolute;top:674" coordorigin="8169,674" coordsize="315,87">
              <v:shape id="_x0000_s1095" o:spid="_x0000_s1096" style="width:315;height:87;left:8169;position:absolute;top:674" coordorigin="8169,674" coordsize="315,87" path="m8327,674l8267,677,8198,692,8169,715,8172,725,8235,752,8320,761,8352,760,8432,749,8484,722,8481,712,8420,682,8336,674,8327,674xe" filled="t" fillcolor="white" stroked="f">
                <v:path arrowok="t"/>
              </v:shape>
            </v:group>
            <v:group id="_x0000_s1096" o:spid="_x0000_s1097" style="width:315;height:87;left:8169;position:absolute;top:674" coordorigin="8169,674" coordsize="315,87">
              <v:shape id="_x0000_s1097" o:spid="_x0000_s1098" style="width:315;height:87;left:8169;position:absolute;top:674" coordorigin="8169,674" coordsize="315,87" path="m8327,674l8267,677,8198,692,8169,715,8172,725,8235,752,8320,761,8352,760,8432,749,8484,722,8481,712,8420,682,8336,674,8327,674xe" filled="f" stroked="t" strokecolor="black">
                <v:path arrowok="t"/>
              </v:shape>
              <v:shape id="_x0000_s1098" o:spid="_x0000_s1099" type="#_x0000_t75" style="width:158;height:53;left:8246;position:absolute;top:663" coordsize="21600,21600" filled="f">
                <v:imagedata r:id="rId15" o:title=""/>
                <o:lock v:ext="edit" aspectratio="t"/>
              </v:shape>
            </v:group>
            <v:group id="_x0000_s1099" o:spid="_x0000_s1100" style="width:158;height:53;left:8246;position:absolute;top:663" coordorigin="8246,663" coordsize="158,53">
              <v:shape id="_x0000_s1100" o:spid="_x0000_s1101" style="width:158;height:53;left:8246;position:absolute;top:663" coordorigin="8246,663" coordsize="158,53" path="m8327,663l8297,665,8272,670,8255,677,8246,687,8252,698,8267,707,8289,713,8317,715,8349,714,8375,710,8394,703,8405,695,8401,683,8387,673,8366,666,8340,663,8327,663xe" filled="f" stroked="t" strokecolor="black">
                <v:path arrowok="t"/>
              </v:shape>
            </v:group>
            <v:group id="_x0000_s1101" o:spid="_x0000_s1102" style="width:103;height:242;left:8275;position:absolute;top:443" coordorigin="8275,443" coordsize="103,242">
              <v:shape id="_x0000_s1102" o:spid="_x0000_s1103" style="width:103;height:242;left:8275;position:absolute;top:443" coordorigin="8275,443" coordsize="103,242" path="m8300,443l8275,684,8378,685,8361,444,8300,443xe" filled="t" fillcolor="white" stroked="f">
                <v:path arrowok="t"/>
              </v:shape>
            </v:group>
            <v:group id="_x0000_s1103" o:spid="_x0000_s1104" style="width:103;height:242;left:8275;position:absolute;top:443" coordorigin="8275,443" coordsize="103,242">
              <v:shape id="_x0000_s1104" o:spid="_x0000_s1105" style="width:103;height:242;left:8275;position:absolute;top:443" coordorigin="8275,443" coordsize="103,242" path="m8378,685l8275,684,8300,443,8361,444,8378,685xe" filled="f" stroked="t" strokecolor="black">
                <v:path arrowok="t"/>
              </v:shape>
            </v:group>
            <v:group id="_x0000_s1105" o:spid="_x0000_s1106" style="width:93;height:36;left:8279;position:absolute;top:664" coordorigin="8279,664" coordsize="93,36">
              <v:shape id="_x0000_s1106" o:spid="_x0000_s1107" style="width:93;height:36;left:8279;position:absolute;top:664" coordorigin="8279,664" coordsize="93,36" path="m8323,664l8299,667,8282,675,8279,689,8297,697,8325,700,8329,700,8353,696,8369,688,8371,674,8352,666,8323,664xe" filled="t" fillcolor="white" stroked="f">
                <v:path arrowok="t"/>
              </v:shape>
            </v:group>
            <v:group id="_x0000_s1107" o:spid="_x0000_s1108" style="width:93;height:36;left:8279;position:absolute;top:664" coordorigin="8279,664" coordsize="93,36">
              <v:shape id="_x0000_s1108" o:spid="_x0000_s1109" style="width:93;height:36;left:8279;position:absolute;top:664" coordorigin="8279,664" coordsize="93,36" path="m8325,700l8297,697,8279,689,8282,675,8299,667,8323,664,8352,666,8371,674,8369,688,8353,696,8329,700,8325,700xe" filled="f" stroked="t" strokecolor="black">
                <v:path arrowok="t"/>
              </v:shape>
              <v:shape id="_x0000_s1109" o:spid="_x0000_s1110" type="#_x0000_t75" style="width:61;height:36;left:8300;position:absolute;top:426" coordsize="21600,21600" filled="f">
                <v:imagedata r:id="rId16" o:title=""/>
                <o:lock v:ext="edit" aspectratio="t"/>
              </v:shape>
            </v:group>
            <v:group id="_x0000_s1110" o:spid="_x0000_s1111" style="width:61;height:36;left:8300;position:absolute;top:426" coordorigin="8300,426" coordsize="61,36">
              <v:shape id="_x0000_s1111" o:spid="_x0000_s1112" style="width:61;height:36;left:8300;position:absolute;top:426" coordorigin="8300,426" coordsize="61,36" path="m8330,462l8314,462,8300,454,8300,444,8300,434,8314,426,8330,426,8347,426,8361,434,8361,444,8361,454,8347,462,8330,462xe" filled="f" stroked="t" strokecolor="black">
                <v:path arrowok="t"/>
              </v:shape>
            </v:group>
            <v:group id="_x0000_s1112" o:spid="_x0000_s1113" style="width:41;height:37;left:8310;position:absolute;top:417" coordorigin="8310,417" coordsize="41,37">
              <v:shape id="_x0000_s1113" o:spid="_x0000_s1114" style="width:41;height:37;left:8310;position:absolute;top:417" coordorigin="8310,417" coordsize="41,37" path="m8342,417l8319,417,8310,425,8310,445,8319,454,8342,454,8351,445,8351,425,8342,417xe" filled="t" fillcolor="white" stroked="f">
                <v:path arrowok="t"/>
              </v:shape>
            </v:group>
            <v:group id="_x0000_s1114" o:spid="_x0000_s1115" style="width:41;height:37;left:8310;position:absolute;top:417" coordorigin="8310,417" coordsize="41,37">
              <v:shape id="_x0000_s1115" o:spid="_x0000_s1116" style="width:41;height:37;left:8310;position:absolute;top:417" coordorigin="8310,417" coordsize="41,37" path="m8330,417l8319,417,8310,425,8310,435,8310,445,8319,454,8330,454,8342,454,8351,445,8351,435,8351,425,8342,417,8330,417xe" filled="f" stroked="t" strokecolor="black">
                <v:path arrowok="t"/>
              </v:shape>
            </v:group>
            <v:group id="_x0000_s1116" o:spid="_x0000_s1117" style="width:38;height:148;left:8312;position:absolute;top:293" coordorigin="8312,293" coordsize="38,148">
              <v:shape id="_x0000_s1117" o:spid="_x0000_s1118" style="width:38;height:148;left:8312;position:absolute;top:293" coordorigin="8312,293" coordsize="38,148" path="m8333,293l8312,440,8350,441,8333,293xe" filled="t" fillcolor="white" stroked="f">
                <v:path arrowok="t"/>
              </v:shape>
            </v:group>
            <v:group id="_x0000_s1118" o:spid="_x0000_s1119" style="width:38;height:148;left:8312;position:absolute;top:293" coordorigin="8312,293" coordsize="38,148">
              <v:shape id="_x0000_s1119" o:spid="_x0000_s1120" style="width:38;height:148;left:8312;position:absolute;top:293" coordorigin="8312,293" coordsize="38,148" path="m8312,440l8350,441,8333,293,8312,440xe" filled="f" stroked="t" strokecolor="black">
                <v:path arrowok="t"/>
              </v:shape>
            </v:group>
            <v:group id="_x0000_s1120" o:spid="_x0000_s1121" style="width:327;height:68;left:8000;position:absolute;top:295" coordorigin="8000,295" coordsize="327,68">
              <v:shape id="_x0000_s1121" o:spid="_x0000_s1122" style="width:327;height:68;left:8000;position:absolute;top:295" coordorigin="8000,295" coordsize="327,68" path="m8327,295l8000,324,8325,363,8327,295xe" filled="t" fillcolor="black" stroked="f">
                <v:path arrowok="t"/>
              </v:shape>
            </v:group>
            <v:group id="_x0000_s1122" o:spid="_x0000_s1123" style="width:327;height:68;left:8000;position:absolute;top:295" coordorigin="8000,295" coordsize="327,68">
              <v:shape id="_x0000_s1123" o:spid="_x0000_s1124" style="width:327;height:68;left:8000;position:absolute;top:295" coordorigin="8000,295" coordsize="327,68" path="m8000,324l8327,295,8325,363,8000,324xe" filled="f" stroked="t" strokecolor="black">
                <v:path arrowok="t"/>
              </v:shape>
            </v:group>
            <v:group id="_x0000_s1124" o:spid="_x0000_s1125" style="width:327;height:69;left:8323;position:absolute;top:291" coordorigin="8323,291" coordsize="327,69">
              <v:shape id="_x0000_s1125" o:spid="_x0000_s1126" style="width:327;height:69;left:8323;position:absolute;top:291" coordorigin="8323,291" coordsize="327,69" path="m8325,291l8323,360,8650,331,8325,291xe" filled="t" fillcolor="white" stroked="f">
                <v:path arrowok="t"/>
              </v:shape>
            </v:group>
            <v:group id="_x0000_s1126" o:spid="_x0000_s1127" style="width:327;height:69;left:8323;position:absolute;top:291" coordorigin="8323,291" coordsize="327,69">
              <v:shape id="_x0000_s1127" o:spid="_x0000_s1128" style="width:327;height:69;left:8323;position:absolute;top:291" coordorigin="8323,291" coordsize="327,69" path="m8650,331l8325,291,8323,360,8650,331xe" filled="f" stroked="t" strokecolor="black">
                <v:path arrowok="t"/>
              </v:shape>
            </v:group>
            <v:group id="_x0000_s1128" o:spid="_x0000_s1129" style="width:191;height:241;left:7796;position:absolute;top:231" coordorigin="7796,231" coordsize="191,241">
              <v:shape id="_x0000_s1129" o:spid="_x0000_s1130" style="width:191;height:241;left:7796;position:absolute;top:231" coordorigin="7796,231" coordsize="191,241" path="m7824,403l7796,416,7866,472,7867,429,7839,429,7833,427,7824,403xe" filled="t" fillcolor="black" stroked="f">
                <v:path arrowok="t"/>
              </v:shape>
              <v:shape id="_x0000_s1130" o:spid="_x0000_s1131" style="width:191;height:241;left:7796;position:absolute;top:231" coordorigin="7796,231" coordsize="191,241" path="m7843,395l7824,403,7833,427,7839,429,7844,427,7849,425,7852,419,7843,395xe" filled="t" fillcolor="black" stroked="f">
                <v:path arrowok="t"/>
              </v:shape>
              <v:shape id="_x0000_s1131" o:spid="_x0000_s1132" style="width:191;height:241;left:7796;position:absolute;top:231" coordorigin="7796,231" coordsize="191,241" path="m7869,383l7843,395,7852,419,7849,425,7844,427,7839,429,7867,429,7869,383xe" filled="t" fillcolor="black" stroked="f">
                <v:path arrowok="t"/>
              </v:shape>
              <v:shape id="_x0000_s1132" o:spid="_x0000_s1133" style="width:191;height:241;left:7796;position:absolute;top:231" coordorigin="7796,231" coordsize="191,241" path="m7979,231l7974,232,7970,233,7966,234,7955,235,7942,237,7927,239,7911,242,7896,246,7882,253,7881,253,7880,253,7869,261,7868,262,7868,262,7859,272,7850,285,7824,347,7819,377,7819,379,7820,392,7821,394,7824,403,7843,395,7841,390,7840,390,7840,387,7840,387,7840,379,7841,366,7866,297,7881,277,7883,276,7883,276,7890,271,7890,271,7892,270,7892,270,7901,266,7915,262,7930,259,7944,256,7970,253,7978,252,7983,251,7987,245,7985,240,7984,234,7979,231xe" filled="t" fillcolor="black" stroked="f">
                <v:path arrowok="t"/>
              </v:shape>
              <v:shape id="_x0000_s1133" o:spid="_x0000_s1134" style="width:191;height:241;left:7796;position:absolute;top:231" coordorigin="7796,231" coordsize="191,241" path="m7840,387l7840,390,7840,389,7840,387xe" filled="t" fillcolor="black" stroked="f">
                <v:path arrowok="t"/>
              </v:shape>
              <v:shape id="_x0000_s1134" o:spid="_x0000_s1135" style="width:191;height:241;left:7796;position:absolute;top:231" coordorigin="7796,231" coordsize="191,241" path="m7840,389l7840,390,7841,390,7840,389xe" filled="t" fillcolor="black" stroked="f">
                <v:path arrowok="t"/>
              </v:shape>
              <v:shape id="_x0000_s1135" o:spid="_x0000_s1136" style="width:191;height:241;left:7796;position:absolute;top:231" coordorigin="7796,231" coordsize="191,241" path="m7840,387l7840,387,7840,389,7840,387xe" filled="t" fillcolor="black" stroked="f">
                <v:path arrowok="t"/>
              </v:shape>
              <v:shape id="_x0000_s1136" o:spid="_x0000_s1137" style="width:191;height:241;left:7796;position:absolute;top:231" coordorigin="7796,231" coordsize="191,241" path="m7839,378l7839,379,7839,378xe" filled="t" fillcolor="black" stroked="f">
                <v:path arrowok="t"/>
              </v:shape>
              <v:shape id="_x0000_s1137" o:spid="_x0000_s1138" style="width:191;height:241;left:7796;position:absolute;top:231" coordorigin="7796,231" coordsize="191,241" path="m7840,377l7839,378,7840,377xe" filled="t" fillcolor="black" stroked="f">
                <v:path arrowok="t"/>
              </v:shape>
              <v:shape id="_x0000_s1138" o:spid="_x0000_s1139" style="width:191;height:241;left:7796;position:absolute;top:231" coordorigin="7796,231" coordsize="191,241" path="m7883,276l7881,277,7881,277,7883,276xe" filled="t" fillcolor="black" stroked="f">
                <v:path arrowok="t"/>
              </v:shape>
              <v:shape id="_x0000_s1139" o:spid="_x0000_s1140" style="width:191;height:241;left:7796;position:absolute;top:231" coordorigin="7796,231" coordsize="191,241" path="m7881,277l7881,277,7881,277xe" filled="t" fillcolor="black" stroked="f">
                <v:path arrowok="t"/>
              </v:shape>
              <v:shape id="_x0000_s1140" o:spid="_x0000_s1141" style="width:191;height:241;left:7796;position:absolute;top:231" coordorigin="7796,231" coordsize="191,241" path="m7883,276l7883,276,7881,277,7883,276xe" filled="t" fillcolor="black" stroked="f">
                <v:path arrowok="t"/>
              </v:shape>
              <v:shape id="_x0000_s1141" o:spid="_x0000_s1142" style="width:191;height:241;left:7796;position:absolute;top:231" coordorigin="7796,231" coordsize="191,241" path="m7892,270l7890,271,7891,270,7892,270xe" filled="t" fillcolor="black" stroked="f">
                <v:path arrowok="t"/>
              </v:shape>
              <v:shape id="_x0000_s1142" o:spid="_x0000_s1143" style="width:191;height:241;left:7796;position:absolute;top:231" coordorigin="7796,231" coordsize="191,241" path="m7891,270l7890,271,7890,271,7891,270xe" filled="t" fillcolor="black" stroked="f">
                <v:path arrowok="t"/>
              </v:shape>
              <v:shape id="_x0000_s1143" o:spid="_x0000_s1144" style="width:191;height:241;left:7796;position:absolute;top:231" coordorigin="7796,231" coordsize="191,241" path="m7892,270l7892,270,7891,270,7892,270xe" filled="t" fillcolor="black" stroked="f">
                <v:path arrowok="t"/>
              </v:shape>
            </v:group>
            <v:group id="_x0000_s1144" o:spid="_x0000_s1145" style="width:208;height:229;left:8630;position:absolute;top:226" coordorigin="8630,226" coordsize="208,229">
              <v:shape id="_x0000_s1145" o:spid="_x0000_s1146" style="width:208;height:229;left:8630;position:absolute;top:226" coordorigin="8630,226" coordsize="208,229" path="m8728,425l8660,434,8643,434,8640,435,8634,435,8630,440,8631,446,8632,451,8637,455,8646,454,8650,454,8721,448,8735,444,8737,443,8737,443,8749,437,8750,435,8760,426,8761,426,8727,426,8728,425xe" filled="t" fillcolor="black" stroked="f">
                <v:path arrowok="t"/>
              </v:shape>
              <v:shape id="_x0000_s1146" o:spid="_x0000_s1147" style="width:208;height:229;left:8630;position:absolute;top:226" coordorigin="8630,226" coordsize="208,229" path="m8729,425l8728,425,8727,426,8729,425xe" filled="t" fillcolor="black" stroked="f">
                <v:path arrowok="t"/>
              </v:shape>
              <v:shape id="_x0000_s1147" o:spid="_x0000_s1148" style="width:208;height:229;left:8630;position:absolute;top:226" coordorigin="8630,226" coordsize="208,229" path="m8762,425l8729,425,8727,426,8761,426,8762,425xe" filled="t" fillcolor="black" stroked="f">
                <v:path arrowok="t"/>
              </v:shape>
              <v:shape id="_x0000_s1148" o:spid="_x0000_s1149" style="width:208;height:229;left:8630;position:absolute;top:226" coordorigin="8630,226" coordsize="208,229" path="m8738,420l8728,425,8729,425,8762,425,8765,420,8737,420,8738,420xe" filled="t" fillcolor="black" stroked="f">
                <v:path arrowok="t"/>
              </v:shape>
              <v:shape id="_x0000_s1149" o:spid="_x0000_s1150" style="width:208;height:229;left:8630;position:absolute;top:226" coordorigin="8630,226" coordsize="208,229" path="m8739,419l8738,420,8737,420,8739,419xe" filled="t" fillcolor="black" stroked="f">
                <v:path arrowok="t"/>
              </v:shape>
              <v:shape id="_x0000_s1150" o:spid="_x0000_s1151" style="width:208;height:229;left:8630;position:absolute;top:226" coordorigin="8630,226" coordsize="208,229" path="m8767,419l8739,419,8737,420,8765,420,8767,419xe" filled="t" fillcolor="black" stroked="f">
                <v:path arrowok="t"/>
              </v:shape>
              <v:shape id="_x0000_s1151" o:spid="_x0000_s1152" style="width:208;height:229;left:8630;position:absolute;top:226" coordorigin="8630,226" coordsize="208,229" path="m8811,322l8791,322,8791,324,8764,389,8738,420,8739,419,8767,419,8771,414,8803,355,8811,325,8811,322xe" filled="t" fillcolor="black" stroked="f">
                <v:path arrowok="t"/>
              </v:shape>
              <v:shape id="_x0000_s1152" o:spid="_x0000_s1153" style="width:208;height:229;left:8630;position:absolute;top:226" coordorigin="8630,226" coordsize="208,229" path="m8791,323l8790,324,8791,323xe" filled="t" fillcolor="black" stroked="f">
                <v:path arrowok="t"/>
              </v:shape>
              <v:shape id="_x0000_s1153" o:spid="_x0000_s1154" style="width:208;height:229;left:8630;position:absolute;top:226" coordorigin="8630,226" coordsize="208,229" path="m8791,322l8791,323,8791,324,8791,322xe" filled="t" fillcolor="black" stroked="f">
                <v:path arrowok="t"/>
              </v:shape>
              <v:shape id="_x0000_s1154" o:spid="_x0000_s1155" style="width:208;height:229;left:8630;position:absolute;top:226" coordorigin="8630,226" coordsize="208,229" path="m8791,312l8791,323,8791,322,8811,322,8811,314,8792,314,8791,312xe" filled="t" fillcolor="black" stroked="f">
                <v:path arrowok="t"/>
              </v:shape>
              <v:shape id="_x0000_s1155" o:spid="_x0000_s1156" style="width:208;height:229;left:8630;position:absolute;top:226" coordorigin="8630,226" coordsize="208,229" path="m8775,226l8762,315,8789,306,8784,285,8783,280,8786,275,8796,272,8821,272,8775,226xe" filled="t" fillcolor="black" stroked="f">
                <v:path arrowok="t"/>
              </v:shape>
              <v:shape id="_x0000_s1156" o:spid="_x0000_s1157" style="width:208;height:229;left:8630;position:absolute;top:226" coordorigin="8630,226" coordsize="208,229" path="m8791,311l8791,312,8792,314,8791,311xe" filled="t" fillcolor="black" stroked="f">
                <v:path arrowok="t"/>
              </v:shape>
              <v:shape id="_x0000_s1157" o:spid="_x0000_s1158" style="width:208;height:229;left:8630;position:absolute;top:226" coordorigin="8630,226" coordsize="208,229" path="m8811,311l8791,311,8792,314,8811,314,8811,311xe" filled="t" fillcolor="black" stroked="f">
                <v:path arrowok="t"/>
              </v:shape>
              <v:shape id="_x0000_s1158" o:spid="_x0000_s1159" style="width:208;height:229;left:8630;position:absolute;top:226" coordorigin="8630,226" coordsize="208,229" path="m8808,299l8789,306,8791,312,8791,311,8811,311,8811,308,8808,299xe" filled="t" fillcolor="black" stroked="f">
                <v:path arrowok="t"/>
              </v:shape>
              <v:shape id="_x0000_s1159" o:spid="_x0000_s1160" style="width:208;height:229;left:8630;position:absolute;top:226" coordorigin="8630,226" coordsize="208,229" path="m8796,272l8786,275,8783,280,8784,285,8789,306,8808,299,8802,275,8796,272xe" filled="t" fillcolor="black" stroked="f">
                <v:path arrowok="t"/>
              </v:shape>
              <v:shape id="_x0000_s1160" o:spid="_x0000_s1161" style="width:208;height:229;left:8630;position:absolute;top:226" coordorigin="8630,226" coordsize="208,229" path="m8821,272l8796,272,8802,275,8808,299,8838,289,8821,272xe" filled="t" fillcolor="black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N</w:t>
      </w:r>
    </w:p>
    <w:p>
      <w:pPr>
        <w:spacing w:before="9" w:after="0" w:line="200" w:lineRule="exact"/>
        <w:jc w:val="left"/>
        <w:rPr>
          <w:sz w:val="20"/>
          <w:szCs w:val="20"/>
        </w:rPr>
      </w:pPr>
    </w:p>
    <w:p>
      <w:pPr>
        <w:tabs>
          <w:tab w:val="left" w:pos="3980"/>
          <w:tab w:val="left" w:pos="6900"/>
          <w:tab w:val="left" w:pos="7500"/>
        </w:tabs>
        <w:spacing w:before="0" w:after="0" w:line="240" w:lineRule="auto"/>
        <w:ind w:left="1797" w:right="-20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2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9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9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</w:rPr>
        <w:t>N</w:t>
      </w:r>
    </w:p>
    <w:p>
      <w:pPr>
        <w:spacing w:before="7" w:after="0" w:line="150" w:lineRule="exact"/>
        <w:jc w:val="left"/>
        <w:rPr>
          <w:sz w:val="15"/>
          <w:szCs w:val="15"/>
        </w:rPr>
      </w:pPr>
    </w:p>
    <w:p>
      <w:pPr>
        <w:tabs>
          <w:tab w:val="left" w:pos="4320"/>
          <w:tab w:val="left" w:pos="5880"/>
          <w:tab w:val="left" w:pos="7240"/>
        </w:tabs>
        <w:spacing w:before="0" w:after="0" w:line="237" w:lineRule="exact"/>
        <w:ind w:left="2361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D</w:t>
      </w:r>
    </w:p>
    <w:p>
      <w:pPr>
        <w:spacing w:before="1" w:after="0" w:line="100" w:lineRule="exact"/>
        <w:jc w:val="left"/>
        <w:rPr>
          <w:sz w:val="10"/>
          <w:szCs w:val="10"/>
        </w:rPr>
      </w:pPr>
    </w:p>
    <w:p>
      <w:pPr>
        <w:spacing w:before="0" w:after="0" w:line="312" w:lineRule="exact"/>
        <w:ind w:left="324" w:right="159" w:hanging="212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161" o:spid="_x0000_s1162" type="#_x0000_t75" style="width:94.45pt;height:69.3pt;margin-top:18.6pt;margin-left:343.25pt;mso-height-relative:page;mso-position-horizontal-relative:page;mso-width-relative:page;position:absolute;z-index:-251648000" coordsize="21600,21600" filled="f">
            <v:imagedata r:id="rId17" o:title=""/>
            <o:lock v:ext="edit" aspectratio="t"/>
          </v:shape>
        </w:pic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竖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车一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起以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虑空 气阻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</w:p>
    <w:p>
      <w:pPr>
        <w:spacing w:before="0" w:after="0" w:line="312" w:lineRule="exact"/>
        <w:ind w:left="348" w:right="296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．小车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它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能也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之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大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那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么木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块将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倒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重力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力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-10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</w:p>
    <w:p>
      <w:pPr>
        <w:spacing w:before="0" w:after="0" w:line="312" w:lineRule="exact"/>
        <w:ind w:left="324" w:right="224" w:hanging="212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162" o:spid="_x0000_s1163" type="#_x0000_t75" style="width:107.75pt;height:66.15pt;margin-top:21.5pt;margin-left:328.1pt;mso-height-relative:page;mso-position-horizontal-relative:page;mso-width-relative:page;position:absolute;z-index:-251646976" coordsize="21600,21600" filled="f">
            <v:imagedata r:id="rId18" o:title=""/>
            <o:lock v:ext="edit" aspectratio="t"/>
          </v:shape>
        </w:pic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position w:val="-2"/>
          <w:sz w:val="14"/>
          <w:szCs w:val="1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值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电阻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，开关</w:t>
      </w:r>
      <w:r>
        <w:rPr>
          <w:rFonts w:ascii="宋体" w:eastAsia="宋体" w:hAnsi="宋体" w:cs="宋体"/>
          <w:spacing w:val="-5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闭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后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滑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片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向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移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列说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法 中正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的是</w:t>
      </w:r>
    </w:p>
    <w:p>
      <w:pPr>
        <w:spacing w:before="0" w:after="0" w:line="312" w:lineRule="exact"/>
        <w:ind w:left="364" w:right="348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．电流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之比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变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电阻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pacing w:val="-1"/>
          <w:w w:val="100"/>
          <w:position w:val="-2"/>
          <w:sz w:val="14"/>
          <w:szCs w:val="1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消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功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率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变大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．电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表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数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表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流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表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示数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之比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变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变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路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耗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总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率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小</w:t>
      </w:r>
    </w:p>
    <w:p>
      <w:pPr>
        <w:spacing w:before="0" w:after="0" w:line="364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6"/>
          <w:w w:val="100"/>
          <w:position w:val="4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position w:val="4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游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泳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增</w:t>
      </w:r>
      <w:r>
        <w:rPr>
          <w:rFonts w:ascii="宋体" w:eastAsia="宋体" w:hAnsi="宋体" w:cs="宋体"/>
          <w:spacing w:val="-3"/>
          <w:w w:val="100"/>
          <w:position w:val="4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人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体</w:t>
      </w:r>
      <w:r>
        <w:rPr>
          <w:rFonts w:ascii="宋体" w:eastAsia="宋体" w:hAnsi="宋体" w:cs="宋体"/>
          <w:spacing w:val="-3"/>
          <w:w w:val="100"/>
          <w:position w:val="4"/>
          <w:sz w:val="21"/>
          <w:szCs w:val="21"/>
        </w:rPr>
        <w:t>质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越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来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越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受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人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们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的喜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爱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。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列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于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游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泳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说</w:t>
      </w:r>
      <w:r>
        <w:rPr>
          <w:rFonts w:ascii="宋体" w:eastAsia="宋体" w:hAnsi="宋体" w:cs="宋体"/>
          <w:spacing w:val="-2"/>
          <w:w w:val="100"/>
          <w:position w:val="4"/>
          <w:sz w:val="21"/>
          <w:szCs w:val="21"/>
        </w:rPr>
        <w:t>法</w:t>
      </w:r>
      <w:r>
        <w:rPr>
          <w:rFonts w:ascii="宋体" w:eastAsia="宋体" w:hAnsi="宋体" w:cs="宋体"/>
          <w:spacing w:val="0"/>
          <w:w w:val="100"/>
          <w:position w:val="4"/>
          <w:sz w:val="21"/>
          <w:szCs w:val="21"/>
        </w:rPr>
        <w:t>中</w:t>
      </w:r>
      <w:r>
        <w:rPr>
          <w:rFonts w:ascii="宋体" w:eastAsia="宋体" w:hAnsi="宋体" w:cs="宋体"/>
          <w:spacing w:val="-152"/>
          <w:w w:val="100"/>
          <w:position w:val="4"/>
          <w:sz w:val="21"/>
          <w:szCs w:val="21"/>
        </w:rPr>
        <w:t>错</w:t>
      </w:r>
      <w:r>
        <w:rPr>
          <w:rFonts w:ascii="宋体" w:eastAsia="宋体" w:hAnsi="宋体" w:cs="宋体"/>
          <w:spacing w:val="-64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152"/>
          <w:w w:val="100"/>
          <w:position w:val="4"/>
          <w:sz w:val="21"/>
          <w:szCs w:val="21"/>
        </w:rPr>
        <w:t>误</w:t>
      </w:r>
      <w:r>
        <w:rPr>
          <w:rFonts w:ascii="宋体" w:eastAsia="宋体" w:hAnsi="宋体" w:cs="宋体"/>
          <w:spacing w:val="-60"/>
          <w:w w:val="10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position w:val="4"/>
          <w:sz w:val="21"/>
          <w:szCs w:val="21"/>
        </w:rPr>
        <w:t>的是</w:t>
      </w:r>
    </w:p>
    <w:p>
      <w:pPr>
        <w:spacing w:before="21" w:after="0" w:line="312" w:lineRule="exact"/>
        <w:ind w:left="348" w:right="14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．初学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游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泳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量小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浸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力大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人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采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势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压水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互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水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游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闷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听到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岸上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声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播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游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吸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变大</w:t>
      </w:r>
    </w:p>
    <w:p>
      <w:pPr>
        <w:spacing w:before="0" w:after="0" w:line="29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量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灯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功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率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灯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的铭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能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看</w:t>
      </w:r>
      <w:r>
        <w:rPr>
          <w:rFonts w:ascii="宋体" w:eastAsia="宋体" w:hAnsi="宋体" w:cs="宋体"/>
          <w:spacing w:val="-15"/>
          <w:w w:val="100"/>
          <w:position w:val="0"/>
          <w:sz w:val="21"/>
          <w:szCs w:val="21"/>
        </w:rPr>
        <w:t>清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字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样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现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未知</w:t>
      </w:r>
    </w:p>
    <w:p>
      <w:pPr>
        <w:spacing w:before="14" w:after="0" w:line="316" w:lineRule="exact"/>
        <w:ind w:left="421" w:right="13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的电池组、电压表或电流表、滑动变阻器、电阻箱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单刀双掷开关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导线等，来测</w:t>
      </w:r>
      <w:r>
        <w:rPr>
          <w:rFonts w:ascii="宋体" w:eastAsia="宋体" w:hAnsi="宋体" w:cs="宋体"/>
          <w:spacing w:val="5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 灯泡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案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15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2"/>
          <w:w w:val="100"/>
          <w:position w:val="0"/>
          <w:sz w:val="21"/>
          <w:szCs w:val="21"/>
        </w:rPr>
        <w:t>可</w:t>
      </w:r>
      <w:r>
        <w:rPr>
          <w:rFonts w:ascii="宋体" w:eastAsia="宋体" w:hAnsi="宋体" w:cs="宋体"/>
          <w:spacing w:val="-64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152"/>
          <w:w w:val="100"/>
          <w:position w:val="0"/>
          <w:sz w:val="21"/>
          <w:szCs w:val="21"/>
        </w:rPr>
        <w:t>行</w:t>
      </w:r>
      <w:r>
        <w:rPr>
          <w:rFonts w:ascii="宋体" w:eastAsia="宋体" w:hAnsi="宋体" w:cs="宋体"/>
          <w:spacing w:val="-60"/>
          <w:w w:val="100"/>
          <w:position w:val="-7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的是</w:t>
      </w:r>
    </w:p>
    <w:p>
      <w:pPr>
        <w:spacing w:after="0" w:line="316" w:lineRule="exact"/>
        <w:jc w:val="left"/>
        <w:rPr>
          <w:rFonts w:ascii="宋体" w:eastAsia="宋体" w:hAnsi="宋体" w:cs="宋体"/>
          <w:sz w:val="21"/>
          <w:szCs w:val="21"/>
        </w:rPr>
        <w:sectPr>
          <w:pgSz w:w="10440" w:h="14760"/>
          <w:pgMar w:top="1100" w:right="720" w:bottom="1040" w:left="1020" w:header="0" w:footer="767" w:gutter="0"/>
          <w:cols w:space="708"/>
        </w:sectPr>
      </w:pPr>
    </w:p>
    <w:p>
      <w:pPr>
        <w:spacing w:before="5" w:after="0" w:line="260" w:lineRule="exact"/>
        <w:jc w:val="left"/>
        <w:rPr>
          <w:sz w:val="26"/>
          <w:szCs w:val="26"/>
        </w:rPr>
      </w:pPr>
    </w:p>
    <w:p>
      <w:pPr>
        <w:spacing w:before="0" w:after="0" w:line="240" w:lineRule="auto"/>
        <w:ind w:left="767" w:right="42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163" o:spid="_x0000_s1164" style="width:61.95pt;height:63.1pt;margin-top:4.25pt;margin-left:46.1pt;mso-height-relative:page;mso-position-horizontal-relative:page;mso-width-relative:page;position:absolute;z-index:-251645952" coordorigin="923,85" coordsize="1239,1262">
            <v:group id="_x0000_s1164" o:spid="_x0000_s1165" style="width:330;height:170;left:1213;position:absolute;top:1103" coordorigin="1213,1103" coordsize="330,170">
              <v:shape id="_x0000_s1165" o:spid="_x0000_s1166" style="width:330;height:170;left:1213;position:absolute;top:1103" coordorigin="1213,1103" coordsize="330,170" path="m1250,1195l1228,1201,1217,1215,1213,1233,1217,1254,1231,1268,1249,1273,1268,1270,1279,1263,1288,1248,1288,1245,1251,1245,1245,1243,1243,1238,1241,1232,1243,1227,1283,1210,1282,1208,1268,1198,1250,1195xe" filled="t" fillcolor="black" stroked="f">
                <v:path arrowok="t"/>
              </v:shape>
              <v:shape id="_x0000_s1166" o:spid="_x0000_s1167" style="width:330;height:170;left:1213;position:absolute;top:1103" coordorigin="1213,1103" coordsize="330,170" path="m1283,1210l1243,1227,1241,1232,1243,1238,1245,1243,1251,1245,1289,1229,1283,1210xe" filled="t" fillcolor="black" stroked="f">
                <v:path arrowok="t"/>
              </v:shape>
              <v:shape id="_x0000_s1167" o:spid="_x0000_s1168" style="width:330;height:170;left:1213;position:absolute;top:1103" coordorigin="1213,1103" coordsize="330,170" path="m1289,1229l1251,1245,1288,1245,1289,1230,1289,1229xe" filled="t" fillcolor="black" stroked="f">
                <v:path arrowok="t"/>
              </v:shape>
              <v:shape id="_x0000_s1168" o:spid="_x0000_s1169" style="width:330;height:170;left:1213;position:absolute;top:1103" coordorigin="1213,1103" coordsize="330,170" path="m1533,1103l1283,1210,1289,1229,1541,1122,1543,1116,1541,1111,1539,1106,1533,1103xe" filled="t" fillcolor="black" stroked="f">
                <v:path arrowok="t"/>
              </v:shape>
            </v:group>
            <v:group id="_x0000_s1169" o:spid="_x0000_s1170" style="width:58;height:58;left:1222;position:absolute;top:1206" coordorigin="1222,1206" coordsize="58,58">
              <v:shape id="_x0000_s1170" o:spid="_x0000_s1171" style="width:58;height:58;left:1222;position:absolute;top:1206" coordorigin="1222,1206" coordsize="58,58" path="m1251,1206l1231,1214,1222,1233,1230,1254,1249,1264,1270,1256,1280,1238,1273,1216,1255,1206,1251,1206xe" filled="t" fillcolor="white" stroked="f">
                <v:path arrowok="t"/>
              </v:shape>
            </v:group>
            <v:group id="_x0000_s1171" o:spid="_x0000_s1172" style="width:58;height:58;left:1222;position:absolute;top:1206" coordorigin="1222,1206" coordsize="58,58">
              <v:shape id="_x0000_s1172" o:spid="_x0000_s1173" style="width:58;height:58;left:1222;position:absolute;top:1206" coordorigin="1222,1206" coordsize="58,58" path="m1251,1206l1231,1214,1222,1233,1230,1254,1249,1264,1270,1256,1280,1238,1273,1216,1255,1206,1251,1206xe" filled="f" stroked="t" strokecolor="black">
                <v:path arrowok="t"/>
              </v:shape>
            </v:group>
            <v:group id="_x0000_s1173" o:spid="_x0000_s1174" style="width:2;height:1141;left:951;position:absolute;top:93" coordorigin="951,93" coordsize="2,1141">
              <v:shape id="_x0000_s1174" o:spid="_x0000_s1175" style="width:2;height:1141;left:951;position:absolute;top:93" coordorigin="951,93" coordsize="0,1141" path="m951,1234l951,93e" filled="f" stroked="t" strokecolor="black">
                <v:path arrowok="t"/>
              </v:shape>
            </v:group>
            <v:group id="_x0000_s1175" o:spid="_x0000_s1176" style="width:1202;height:2;left:952;position:absolute;top:417" coordorigin="952,417" coordsize="1202,2">
              <v:shape id="_x0000_s1176" o:spid="_x0000_s1177" style="width:1202;height:2;left:952;position:absolute;top:417" coordorigin="952,417" coordsize="1202,0" path="m952,417l2154,417e" filled="f" stroked="t" strokecolor="black">
                <v:path arrowok="t"/>
              </v:shape>
            </v:group>
            <v:group id="_x0000_s1177" o:spid="_x0000_s1178" style="width:273;height:2;left:951;position:absolute;top:1237" coordorigin="951,1237" coordsize="273,2">
              <v:shape id="_x0000_s1178" o:spid="_x0000_s1179" style="width:273;height:2;left:951;position:absolute;top:1237" coordorigin="951,1237" coordsize="273,0" path="m951,1237l1224,1237e" filled="f" stroked="t" strokecolor="black">
                <v:path arrowok="t"/>
              </v:shape>
            </v:group>
            <v:group id="_x0000_s1179" o:spid="_x0000_s1180" style="width:517;height:2;left:1444;position:absolute;top:421" coordorigin="1444,421" coordsize="517,2">
              <v:shape id="_x0000_s1180" o:spid="_x0000_s1181" style="width:517;height:2;left:1444;position:absolute;top:421" coordorigin="1444,421" coordsize="517,0" path="m1444,421l1961,421e" filled="f" stroked="t" strokecolor="white">
                <v:path arrowok="t"/>
              </v:shape>
            </v:group>
            <v:group id="_x0000_s1181" o:spid="_x0000_s1182" style="width:517;height:86;left:1444;position:absolute;top:378" coordorigin="1444,378" coordsize="517,86">
              <v:shape id="_x0000_s1182" o:spid="_x0000_s1183" style="width:517;height:86;left:1444;position:absolute;top:378" coordorigin="1444,378" coordsize="517,86" path="m1444,464l1961,464,1961,378,1444,378,1444,464xe" filled="f" stroked="t" strokecolor="black">
                <v:path arrowok="t"/>
              </v:shape>
            </v:group>
            <v:group id="_x0000_s1183" o:spid="_x0000_s1184" style="width:346;height:271;left:1537;position:absolute;top:277" coordorigin="1537,277" coordsize="346,271">
              <v:shape id="_x0000_s1184" o:spid="_x0000_s1185" style="width:346;height:271;left:1537;position:absolute;top:277" coordorigin="1537,277" coordsize="346,271" path="m1782,342l1538,532,1537,538,1540,543,1543,547,1550,548,1794,358,1782,342xe" filled="t" fillcolor="black" stroked="f">
                <v:path arrowok="t"/>
              </v:shape>
              <v:shape id="_x0000_s1185" o:spid="_x0000_s1186" style="width:346;height:271;left:1537;position:absolute;top:277" coordorigin="1537,277" coordsize="346,271" path="m1850,327l1802,327,1809,327,1815,336,1815,342,1794,358,1813,382,1850,327xe" filled="t" fillcolor="black" stroked="f">
                <v:path arrowok="t"/>
              </v:shape>
              <v:shape id="_x0000_s1186" o:spid="_x0000_s1187" style="width:346;height:271;left:1537;position:absolute;top:277" coordorigin="1537,277" coordsize="346,271" path="m1802,327l1782,342,1794,358,1815,342,1815,336,1809,327,1802,327xe" filled="t" fillcolor="black" stroked="f">
                <v:path arrowok="t"/>
              </v:shape>
              <v:shape id="_x0000_s1187" o:spid="_x0000_s1188" style="width:346;height:271;left:1537;position:absolute;top:277" coordorigin="1537,277" coordsize="346,271" path="m1883,277l1764,319,1782,342,1802,327,1850,327,1883,277xe" filled="t" fillcolor="black" stroked="f">
                <v:path arrowok="t"/>
              </v:shape>
            </v:group>
            <v:group id="_x0000_s1188" o:spid="_x0000_s1189" style="width:2;height:170;left:1803;position:absolute;top:1170" coordorigin="1803,1170" coordsize="2,170">
              <v:shape id="_x0000_s1189" o:spid="_x0000_s1190" style="width:2;height:170;left:1803;position:absolute;top:1170" coordorigin="1803,1170" coordsize="0,170" path="m1803,1170l1803,1340e" filled="f" stroked="t" strokecolor="black">
                <v:path arrowok="t"/>
              </v:shape>
            </v:group>
            <v:group id="_x0000_s1190" o:spid="_x0000_s1191" style="width:273;height:2;left:1526;position:absolute;top:1236" coordorigin="1526,1236" coordsize="273,2">
              <v:shape id="_x0000_s1191" o:spid="_x0000_s1192" style="width:273;height:2;left:1526;position:absolute;top:1236" coordorigin="1526,1236" coordsize="273,0" path="m1526,1236l1799,1236e" filled="f" stroked="t" strokecolor="black">
                <v:path arrowok="t"/>
              </v:shape>
            </v:group>
            <v:group id="_x0000_s1192" o:spid="_x0000_s1193" style="width:1202;height:2;left:940;position:absolute;top:795" coordorigin="940,795" coordsize="1202,2">
              <v:shape id="_x0000_s1193" o:spid="_x0000_s1194" style="width:1202;height:2;left:940;position:absolute;top:795" coordorigin="940,795" coordsize="1202,0" path="m940,795l2142,795e" filled="f" stroked="t" strokecolor="black">
                <v:path arrowok="t"/>
              </v:shape>
            </v:group>
            <v:group id="_x0000_s1194" o:spid="_x0000_s1195" style="width:215;height:213;left:1549;position:absolute;top:677" coordorigin="1549,677" coordsize="215,213">
              <v:shape id="_x0000_s1195" o:spid="_x0000_s1196" style="width:215;height:213;left:1549;position:absolute;top:677" coordorigin="1549,677" coordsize="215,213" path="m1656,677l1593,697,1554,748,1549,769,1551,795,1579,856,1632,887,1654,890,1677,887,1735,856,1764,799,1762,773,1735,711,1682,680,1656,677xe" filled="t" fillcolor="white" stroked="f">
                <v:path arrowok="t"/>
              </v:shape>
            </v:group>
            <v:group id="_x0000_s1196" o:spid="_x0000_s1197" style="width:215;height:213;left:1549;position:absolute;top:677" coordorigin="1549,677" coordsize="215,213">
              <v:shape id="_x0000_s1197" o:spid="_x0000_s1198" style="width:215;height:213;left:1549;position:absolute;top:677" coordorigin="1549,677" coordsize="215,213" path="m1656,677l1593,697,1554,748,1549,769,1551,795,1579,856,1632,887,1654,890,1677,887,1735,856,1764,799,1762,773,1735,711,1682,680,1656,677xe" filled="f" stroked="t" strokecolor="black">
                <v:path arrowok="t"/>
              </v:shape>
            </v:group>
            <v:group id="_x0000_s1198" o:spid="_x0000_s1199" style="width:153;height:151;left:1580;position:absolute;top:708" coordorigin="1580,708" coordsize="153,151">
              <v:shape id="_x0000_s1199" o:spid="_x0000_s1200" style="width:153;height:151;left:1580;position:absolute;top:708" coordorigin="1580,708" coordsize="153,151" path="m1580,708l1733,858e" filled="f" stroked="t" strokecolor="black">
                <v:path arrowok="t"/>
              </v:shape>
            </v:group>
            <v:group id="_x0000_s1200" o:spid="_x0000_s1201" style="width:153;height:151;left:1580;position:absolute;top:708" coordorigin="1580,708" coordsize="153,151">
              <v:shape id="_x0000_s1201" o:spid="_x0000_s1202" style="width:153;height:151;left:1580;position:absolute;top:708" coordorigin="1580,708" coordsize="153,151" path="m1580,858l1733,708e" filled="f" stroked="t" strokecolor="black">
                <v:path arrowok="t"/>
              </v:shape>
            </v:group>
            <v:group id="_x0000_s1202" o:spid="_x0000_s1203" style="width:38;height:39;left:930;position:absolute;top:780" coordorigin="930,780" coordsize="38,39">
              <v:shape id="_x0000_s1203" o:spid="_x0000_s1204" style="width:38;height:39;left:930;position:absolute;top:780" coordorigin="930,780" coordsize="38,39" path="m960,780l939,780,930,788,930,810,939,819,960,819,968,810,968,788,960,780xe" filled="t" fillcolor="black" stroked="f">
                <v:path arrowok="t"/>
              </v:shape>
            </v:group>
            <v:group id="_x0000_s1204" o:spid="_x0000_s1205" style="width:38;height:39;left:930;position:absolute;top:780" coordorigin="930,780" coordsize="38,39">
              <v:shape id="_x0000_s1205" o:spid="_x0000_s1206" style="width:38;height:39;left:930;position:absolute;top:780" coordorigin="930,780" coordsize="38,39" path="m949,780l939,780,930,788,930,799,930,810,939,819,949,819,960,819,968,810,968,799,968,788,960,780,949,780xe" filled="f" stroked="t" strokecolor="black">
                <v:path arrowok="t"/>
              </v:shape>
            </v:group>
            <v:group id="_x0000_s1206" o:spid="_x0000_s1207" style="width:38;height:39;left:936;position:absolute;top:399" coordorigin="936,399" coordsize="38,39">
              <v:shape id="_x0000_s1207" o:spid="_x0000_s1208" style="width:38;height:39;left:936;position:absolute;top:399" coordorigin="936,399" coordsize="38,39" path="m966,399l945,399,936,407,936,429,945,438,966,438,974,429,974,407,966,399xe" filled="t" fillcolor="black" stroked="f">
                <v:path arrowok="t"/>
              </v:shape>
            </v:group>
            <v:group id="_x0000_s1208" o:spid="_x0000_s1209" style="width:38;height:39;left:936;position:absolute;top:399" coordorigin="936,399" coordsize="38,39">
              <v:shape id="_x0000_s1209" o:spid="_x0000_s1210" style="width:38;height:39;left:936;position:absolute;top:399" coordorigin="936,399" coordsize="38,39" path="m955,399l945,399,936,407,936,418,936,429,945,438,955,438,966,438,974,429,974,418,974,407,966,399,955,399xe" filled="f" stroked="t" strokecolor="black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V</w:t>
      </w:r>
    </w:p>
    <w:p>
      <w:pPr>
        <w:spacing w:before="5" w:after="0" w:line="199" w:lineRule="exact"/>
        <w:ind w:right="252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18"/>
          <w:szCs w:val="18"/>
        </w:rPr>
        <w:t>a</w:t>
      </w:r>
    </w:p>
    <w:p>
      <w:pPr>
        <w:tabs>
          <w:tab w:val="left" w:pos="1160"/>
        </w:tabs>
        <w:spacing w:before="0" w:after="0" w:line="240" w:lineRule="exact"/>
        <w:ind w:left="645" w:right="-40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i/>
          <w:spacing w:val="-2"/>
          <w:w w:val="100"/>
          <w:position w:val="0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2"/>
          <w:szCs w:val="12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-3"/>
          <w:sz w:val="12"/>
          <w:szCs w:val="12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5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14"/>
          <w:szCs w:val="14"/>
        </w:rPr>
        <w:t>2</w:t>
      </w:r>
    </w:p>
    <w:p>
      <w:pPr>
        <w:spacing w:before="0" w:after="0" w:line="160" w:lineRule="exact"/>
        <w:ind w:right="232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position w:val="1"/>
          <w:sz w:val="18"/>
          <w:szCs w:val="18"/>
        </w:rPr>
        <w:t>b</w:t>
      </w:r>
    </w:p>
    <w:p>
      <w:pPr>
        <w:tabs>
          <w:tab w:val="left" w:pos="1140"/>
        </w:tabs>
        <w:spacing w:before="61" w:after="0" w:line="240" w:lineRule="auto"/>
        <w:ind w:left="568" w:right="55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210" o:spid="_x0000_s1211" style="width:40.2pt;height:22.9pt;margin-top:5.9pt;margin-left:93.8pt;mso-height-relative:page;mso-position-horizontal-relative:page;mso-width-relative:page;position:absolute;z-index:-251644928" coordorigin="1876,119" coordsize="804,458">
            <v:group id="_x0000_s1211" o:spid="_x0000_s1212" style="width:80;height:243;left:2318;position:absolute;top:126" coordorigin="2318,126" coordsize="80,243">
              <v:shape id="_x0000_s1212" o:spid="_x0000_s1213" style="width:80;height:243;left:2318;position:absolute;top:126" coordorigin="2318,126" coordsize="80,243" path="m2348,249l2318,249,2358,369,2388,279,2352,279,2348,275,2348,249xe" filled="t" fillcolor="black" stroked="f">
                <v:path arrowok="t"/>
              </v:shape>
              <v:shape id="_x0000_s1213" o:spid="_x0000_s1214" style="width:80;height:243;left:2318;position:absolute;top:126" coordorigin="2318,126" coordsize="80,243" path="m2364,126l2352,126,2348,131,2348,275,2352,279,2364,279,2368,275,2368,131,2364,126xe" filled="t" fillcolor="black" stroked="f">
                <v:path arrowok="t"/>
              </v:shape>
              <v:shape id="_x0000_s1214" o:spid="_x0000_s1215" style="width:80;height:243;left:2318;position:absolute;top:126" coordorigin="2318,126" coordsize="80,243" path="m2398,249l2368,249,2368,275,2364,279,2388,279,2398,249xe" filled="t" fillcolor="black" stroked="f">
                <v:path arrowok="t"/>
              </v:shape>
            </v:group>
            <v:group id="_x0000_s1215" o:spid="_x0000_s1216" style="width:458;height:97;left:2152;position:absolute;top:369" coordorigin="2152,369" coordsize="458,97">
              <v:shape id="_x0000_s1216" o:spid="_x0000_s1217" style="width:458;height:97;left:2152;position:absolute;top:369" coordorigin="2152,369" coordsize="458,97" path="m2152,466l2610,466,2610,369,2152,369,2152,466xe" filled="f" stroked="t" strokecolor="black">
                <v:path arrowok="t"/>
              </v:shape>
            </v:group>
            <v:group id="_x0000_s1217" o:spid="_x0000_s1218" style="width:2;height:254;left:1884;position:absolute;top:315" coordorigin="1884,315" coordsize="2,254">
              <v:shape id="_x0000_s1218" o:spid="_x0000_s1219" style="width:2;height:254;left:1884;position:absolute;top:315" coordorigin="1884,315" coordsize="0,254" path="m1884,315l1884,569e" filled="f" stroked="t" strokecolor="black">
                <v:path arrowok="t"/>
              </v:shape>
            </v:group>
            <v:group id="_x0000_s1219" o:spid="_x0000_s1220" style="width:273;height:2;left:1885;position:absolute;top:419" coordorigin="1885,419" coordsize="273,2">
              <v:shape id="_x0000_s1220" o:spid="_x0000_s1221" style="width:273;height:2;left:1885;position:absolute;top:419" coordorigin="1885,419" coordsize="273,0" path="m1885,419l2158,419e" filled="f" stroked="t" strokecolor="black">
                <v:path arrowok="t"/>
              </v:shape>
            </v:group>
            <v:group id="_x0000_s1221" o:spid="_x0000_s1222" style="width:310;height:2;left:2363;position:absolute;top:137" coordorigin="2363,137" coordsize="310,2">
              <v:shape id="_x0000_s1222" o:spid="_x0000_s1223" style="width:310;height:2;left:2363;position:absolute;top:137" coordorigin="2363,137" coordsize="310,0" path="m2363,137l2673,137e" filled="f" stroked="t" strokecolor="black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spacing w:val="0"/>
          <w:w w:val="100"/>
          <w:position w:val="-7"/>
          <w:sz w:val="18"/>
          <w:szCs w:val="18"/>
        </w:rPr>
        <w:t>P</w:t>
      </w:r>
    </w:p>
    <w:p>
      <w:pPr>
        <w:tabs>
          <w:tab w:val="left" w:pos="1240"/>
        </w:tabs>
        <w:spacing w:before="61" w:after="0" w:line="240" w:lineRule="auto"/>
        <w:ind w:left="274" w:right="-59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223" o:spid="_x0000_s1224" style="width:100.75pt;height:63.4pt;margin-top:-59.15pt;margin-left:47.3pt;mso-height-relative:page;mso-position-horizontal-relative:page;mso-width-relative:page;position:absolute;z-index:-251643904" coordorigin="947,-1183" coordsize="2015,1268">
            <v:group id="_x0000_s1224" o:spid="_x0000_s1225" style="width:2;height:1134;left:2933;position:absolute;top:-1072" coordorigin="2933,-1072" coordsize="2,1134">
              <v:shape id="_x0000_s1225" o:spid="_x0000_s1226" style="width:2;height:1134;left:2933;position:absolute;top:-1072" coordorigin="2933,-1072" coordsize="0,1134" path="m2933,62l2933,-1072e" filled="f" stroked="t" strokecolor="black">
                <v:path arrowok="t"/>
              </v:shape>
            </v:group>
            <v:group id="_x0000_s1226" o:spid="_x0000_s1227" style="width:516;height:2;left:2418;position:absolute;top:-534" coordorigin="2418,-534" coordsize="516,2">
              <v:shape id="_x0000_s1227" o:spid="_x0000_s1228" style="width:516;height:2;left:2418;position:absolute;top:-534" coordorigin="2418,-534" coordsize="516,0" path="m2418,-534l2934,-534e" filled="f" stroked="t" strokecolor="black">
                <v:path arrowok="t"/>
              </v:shape>
            </v:group>
            <v:group id="_x0000_s1228" o:spid="_x0000_s1229" style="width:242;height:2;left:2693;position:absolute;top:72" coordorigin="2693,72" coordsize="242,2">
              <v:shape id="_x0000_s1229" o:spid="_x0000_s1230" style="width:242;height:2;left:2693;position:absolute;top:72" coordorigin="2693,72" coordsize="242,0" path="m2693,72l2935,72e" filled="f" stroked="t" strokecolor="black">
                <v:path arrowok="t"/>
              </v:shape>
            </v:group>
            <v:group id="_x0000_s1230" o:spid="_x0000_s1231" style="width:2;height:285;left:2682;position:absolute;top:-208" coordorigin="2682,-208" coordsize="2,285">
              <v:shape id="_x0000_s1231" o:spid="_x0000_s1232" style="width:2;height:285;left:2682;position:absolute;top:-208" coordorigin="2682,-208" coordsize="0,285" path="m2682,-208l2682,77e" filled="f" stroked="t" strokecolor="black">
                <v:path arrowok="t"/>
              </v:shape>
            </v:group>
            <v:group id="_x0000_s1232" o:spid="_x0000_s1233" style="width:50;height:53;left:2395;position:absolute;top:-566" coordorigin="2395,-566" coordsize="50,53">
              <v:shape id="_x0000_s1233" o:spid="_x0000_s1234" style="width:50;height:53;left:2395;position:absolute;top:-566" coordorigin="2395,-566" coordsize="50,53" path="m2420,-566l2404,-560,2395,-539,2397,-522,2405,-515,2423,-512,2439,-523,2445,-543,2440,-559,2420,-566xe" filled="t" fillcolor="white" stroked="f">
                <v:path arrowok="t"/>
              </v:shape>
            </v:group>
            <v:group id="_x0000_s1234" o:spid="_x0000_s1235" style="width:50;height:53;left:2395;position:absolute;top:-566" coordorigin="2395,-566" coordsize="50,53">
              <v:shape id="_x0000_s1235" o:spid="_x0000_s1236" style="width:50;height:53;left:2395;position:absolute;top:-566" coordorigin="2395,-566" coordsize="50,53" path="m2405,-515l2423,-512,2439,-523,2445,-543,2440,-559,2420,-566,2404,-560,2395,-539,2397,-522,2405,-515xe" filled="f" stroked="t" strokecolor="black">
                <v:path arrowok="t"/>
              </v:shape>
            </v:group>
            <v:group id="_x0000_s1236" o:spid="_x0000_s1237" style="width:306;height:54;left:2105;position:absolute;top:-591" coordorigin="2105,-591" coordsize="306,54">
              <v:shape id="_x0000_s1237" o:spid="_x0000_s1238" style="width:306;height:54;left:2105;position:absolute;top:-591" coordorigin="2105,-591" coordsize="306,54" path="m2412,-536l2105,-591e" filled="f" stroked="t" strokecolor="black">
                <v:path arrowok="t"/>
              </v:shape>
            </v:group>
            <v:group id="_x0000_s1238" o:spid="_x0000_s1239" style="width:38;height:39;left:2916;position:absolute;top:-558" coordorigin="2916,-558" coordsize="38,39">
              <v:shape id="_x0000_s1239" o:spid="_x0000_s1240" style="width:38;height:39;left:2916;position:absolute;top:-558" coordorigin="2916,-558" coordsize="38,39" path="m2945,-558l2925,-558,2916,-549,2916,-528,2925,-519,2945,-519,2954,-528,2954,-549,2945,-558xe" filled="t" fillcolor="black" stroked="f">
                <v:path arrowok="t"/>
              </v:shape>
            </v:group>
            <v:group id="_x0000_s1240" o:spid="_x0000_s1241" style="width:38;height:39;left:2916;position:absolute;top:-558" coordorigin="2916,-558" coordsize="38,39">
              <v:shape id="_x0000_s1241" o:spid="_x0000_s1242" style="width:38;height:39;left:2916;position:absolute;top:-558" coordorigin="2916,-558" coordsize="38,39" path="m2935,-558l2925,-558,2916,-549,2916,-539,2916,-528,2925,-519,2935,-519,2945,-519,2954,-528,2954,-539,2954,-549,2945,-558,2935,-558xe" filled="f" stroked="t" strokecolor="black">
                <v:path arrowok="t"/>
              </v:shape>
            </v:group>
            <v:group id="_x0000_s1242" o:spid="_x0000_s1243" style="width:1984;height:2;left:954;position:absolute;top:-1071" coordorigin="954,-1071" coordsize="1984,2">
              <v:shape id="_x0000_s1243" o:spid="_x0000_s1244" style="width:1984;height:2;left:954;position:absolute;top:-1071" coordorigin="954,-1071" coordsize="1984,0" path="m954,-1071l2938,-1071e" filled="f" stroked="t" strokecolor="black">
                <v:path arrowok="t"/>
              </v:shape>
            </v:group>
            <v:group id="_x0000_s1244" o:spid="_x0000_s1245" style="width:224;height:222;left:1767;position:absolute;top:-1176" coordorigin="1767,-1176" coordsize="224,222">
              <v:shape id="_x0000_s1245" o:spid="_x0000_s1246" style="width:224;height:222;left:1767;position:absolute;top:-1176" coordorigin="1767,-1176" coordsize="224,222" path="m1879,-1176l1815,-1157,1774,-1107,1767,-1086,1768,-1059,1793,-995,1842,-959,1861,-954,1888,-956,1952,-982,1987,-1031,1991,-1051,1989,-1077,1962,-1138,1910,-1172,1879,-1176xe" filled="t" fillcolor="white" stroked="f">
                <v:path arrowok="t"/>
              </v:shape>
            </v:group>
            <v:group id="_x0000_s1246" o:spid="_x0000_s1247" style="width:224;height:222;left:1767;position:absolute;top:-1176" coordorigin="1767,-1176" coordsize="224,222">
              <v:shape id="_x0000_s1247" o:spid="_x0000_s1248" style="width:224;height:222;left:1767;position:absolute;top:-1176" coordorigin="1767,-1176" coordsize="224,222" path="m1879,-1176l1815,-1157,1774,-1107,1767,-1086,1768,-1059,1793,-995,1842,-959,1861,-954,1888,-956,1952,-982,1987,-1031,1991,-1051,1989,-1077,1962,-1138,1910,-1172,1879,-1176xe" filled="f" stroked="t" strokecolor="black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2"/>
          <w:szCs w:val="12"/>
        </w:rPr>
        <w:tab/>
      </w:r>
      <w:r>
        <w:rPr>
          <w:rFonts w:ascii="Times New Roman" w:eastAsia="Times New Roman" w:hAnsi="Times New Roman" w:cs="Times New Roman"/>
          <w:i/>
          <w:spacing w:val="0"/>
          <w:w w:val="100"/>
          <w:position w:val="-6"/>
          <w:sz w:val="18"/>
          <w:szCs w:val="18"/>
        </w:rPr>
        <w:t>R</w:t>
      </w:r>
    </w:p>
    <w:p>
      <w:pPr>
        <w:spacing w:before="0" w:after="0" w:line="200" w:lineRule="exact"/>
        <w:jc w:val="left"/>
        <w:rPr>
          <w:sz w:val="20"/>
          <w:szCs w:val="20"/>
        </w:rPr>
      </w:pPr>
      <w:r>
        <w:br w:type="column"/>
      </w:r>
    </w:p>
    <w:p>
      <w:pPr>
        <w:spacing w:before="5" w:after="0" w:line="220" w:lineRule="exact"/>
        <w:jc w:val="left"/>
        <w:rPr>
          <w:sz w:val="22"/>
          <w:szCs w:val="22"/>
        </w:rPr>
      </w:pPr>
    </w:p>
    <w:p>
      <w:pPr>
        <w:tabs>
          <w:tab w:val="left" w:pos="1060"/>
        </w:tabs>
        <w:spacing w:before="0" w:after="0" w:line="235" w:lineRule="exact"/>
        <w:ind w:left="68" w:right="-74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pacing w:val="-2"/>
          <w:w w:val="100"/>
          <w:position w:val="2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18"/>
          <w:szCs w:val="18"/>
        </w:rPr>
        <w:t>L</w:t>
      </w:r>
    </w:p>
    <w:p>
      <w:pPr>
        <w:spacing w:before="0" w:after="0" w:line="158" w:lineRule="exact"/>
        <w:ind w:left="483" w:right="51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18"/>
          <w:szCs w:val="18"/>
        </w:rPr>
        <w:t>a</w:t>
      </w:r>
    </w:p>
    <w:p>
      <w:pPr>
        <w:spacing w:before="0" w:after="0" w:line="136" w:lineRule="exact"/>
        <w:ind w:right="276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position w:val="-1"/>
          <w:sz w:val="18"/>
          <w:szCs w:val="18"/>
        </w:rPr>
        <w:t>b</w:t>
      </w:r>
    </w:p>
    <w:p>
      <w:pPr>
        <w:tabs>
          <w:tab w:val="left" w:pos="540"/>
        </w:tabs>
        <w:spacing w:before="0" w:after="0" w:line="211" w:lineRule="exact"/>
        <w:ind w:left="8" w:right="-20"/>
        <w:jc w:val="left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group id="_x0000_s1248" o:spid="_x0000_s1249" style="width:37.8pt;height:22pt;margin-top:12.3pt;margin-left:202.5pt;mso-height-relative:page;mso-position-horizontal-relative:page;mso-width-relative:page;position:absolute;z-index:-251642880" coordorigin="4050,247" coordsize="756,440">
            <v:group id="_x0000_s1249" o:spid="_x0000_s1250" style="width:290;height:2;left:4509;position:absolute;top:265" coordorigin="4509,265" coordsize="290,2">
              <v:shape id="_x0000_s1250" o:spid="_x0000_s1251" style="width:290;height:2;left:4509;position:absolute;top:265" coordorigin="4509,265" coordsize="290,0" path="m4509,265l4799,265e" filled="f" stroked="t" strokecolor="black">
                <v:path arrowok="t"/>
              </v:shape>
            </v:group>
            <v:group id="_x0000_s1251" o:spid="_x0000_s1252" style="width:80;height:243;left:4464;position:absolute;top:254" coordorigin="4464,254" coordsize="80,243">
              <v:shape id="_x0000_s1252" o:spid="_x0000_s1253" style="width:80;height:243;left:4464;position:absolute;top:254" coordorigin="4464,254" coordsize="80,243" path="m4494,377l4464,377,4504,497,4534,407,4498,407,4494,403,4494,377xe" filled="t" fillcolor="black" stroked="f">
                <v:path arrowok="t"/>
              </v:shape>
              <v:shape id="_x0000_s1253" o:spid="_x0000_s1254" style="width:80;height:243;left:4464;position:absolute;top:254" coordorigin="4464,254" coordsize="80,243" path="m4510,254l4498,254,4494,259,4494,403,4498,407,4510,407,4514,403,4514,259,4510,254xe" filled="t" fillcolor="black" stroked="f">
                <v:path arrowok="t"/>
              </v:shape>
              <v:shape id="_x0000_s1254" o:spid="_x0000_s1255" style="width:80;height:243;left:4464;position:absolute;top:254" coordorigin="4464,254" coordsize="80,243" path="m4544,377l4514,377,4514,403,4510,407,4534,407,4544,377xe" filled="t" fillcolor="black" stroked="f">
                <v:path arrowok="t"/>
              </v:shape>
            </v:group>
            <v:group id="_x0000_s1255" o:spid="_x0000_s1256" style="width:444;height:90;left:4251;position:absolute;top:497" coordorigin="4251,497" coordsize="444,90">
              <v:shape id="_x0000_s1256" o:spid="_x0000_s1257" style="width:444;height:90;left:4251;position:absolute;top:497" coordorigin="4251,497" coordsize="444,90" path="m4251,587l4695,587,4695,497,4251,497,4251,587xe" filled="f" stroked="t" strokecolor="black">
                <v:path arrowok="t"/>
              </v:shape>
            </v:group>
            <v:group id="_x0000_s1257" o:spid="_x0000_s1258" style="width:2;height:255;left:4058;position:absolute;top:424" coordorigin="4058,424" coordsize="2,255">
              <v:shape id="_x0000_s1258" o:spid="_x0000_s1259" style="width:2;height:255;left:4058;position:absolute;top:424" coordorigin="4058,424" coordsize="0,255" path="m4058,424l4058,679e" filled="f" stroked="t" strokecolor="black">
                <v:path arrowok="t"/>
              </v:shape>
            </v:group>
            <v:group id="_x0000_s1259" o:spid="_x0000_s1260" style="width:170;height:11;left:4069;position:absolute;top:542" coordorigin="4069,542" coordsize="170,11">
              <v:shape id="_x0000_s1260" o:spid="_x0000_s1261" style="width:170;height:11;left:4069;position:absolute;top:542" coordorigin="4069,542" coordsize="170,11" path="m4069,553l4239,542e" filled="f" stroked="t" strokecolor="black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position w:val="6"/>
          <w:sz w:val="18"/>
          <w:szCs w:val="18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position w:val="6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4"/>
          <w:szCs w:val="14"/>
        </w:rPr>
        <w:t>2</w:t>
      </w:r>
    </w:p>
    <w:p>
      <w:pPr>
        <w:spacing w:before="67" w:after="0" w:line="240" w:lineRule="auto"/>
        <w:ind w:right="252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sz w:val="18"/>
          <w:szCs w:val="18"/>
        </w:rPr>
        <w:t>P</w:t>
      </w:r>
    </w:p>
    <w:p>
      <w:pPr>
        <w:tabs>
          <w:tab w:val="left" w:pos="920"/>
        </w:tabs>
        <w:spacing w:before="53" w:after="0" w:line="275" w:lineRule="exact"/>
        <w:ind w:right="-20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261" o:spid="_x0000_s1262" style="width:95.35pt;height:69.4pt;margin-top:-61.4pt;margin-left:157.7pt;mso-height-relative:page;mso-position-horizontal-relative:page;mso-width-relative:page;position:absolute;z-index:-251641856" coordorigin="3155,-1228" coordsize="1907,1388">
            <v:group id="_x0000_s1262" o:spid="_x0000_s1263" style="width:843;height:2;left:3177;position:absolute;top:-447" coordorigin="3177,-447" coordsize="843,2">
              <v:shape id="_x0000_s1263" o:spid="_x0000_s1264" style="width:843;height:2;left:3177;position:absolute;top:-447" coordorigin="3177,-447" coordsize="843,0" path="m3177,-447l4020,-447e" filled="f" stroked="t" strokecolor="black">
                <v:path arrowok="t"/>
              </v:shape>
            </v:group>
            <v:group id="_x0000_s1264" o:spid="_x0000_s1265" style="width:2;height:1140;left:3183;position:absolute;top:-1077" coordorigin="3183,-1077" coordsize="2,1140">
              <v:shape id="_x0000_s1265" o:spid="_x0000_s1266" style="width:2;height:1140;left:3183;position:absolute;top:-1077" coordorigin="3183,-1077" coordsize="0,1140" path="m3183,63l3183,-1077e" filled="f" stroked="t" strokecolor="black">
                <v:path arrowok="t"/>
              </v:shape>
            </v:group>
            <v:group id="_x0000_s1266" o:spid="_x0000_s1267" style="width:1856;height:2;left:3183;position:absolute;top:-1083" coordorigin="3183,-1083" coordsize="1856,2">
              <v:shape id="_x0000_s1267" o:spid="_x0000_s1268" style="width:1856;height:2;left:3183;position:absolute;top:-1083" coordorigin="3183,-1083" coordsize="1856,0" path="m3183,-1083l5039,-1083e" filled="f" stroked="t" strokecolor="black">
                <v:path arrowok="t"/>
              </v:shape>
            </v:group>
            <v:group id="_x0000_s1268" o:spid="_x0000_s1269" style="width:2;height:1139;left:5044;position:absolute;top:-1084" coordorigin="5044,-1084" coordsize="2,1139">
              <v:shape id="_x0000_s1269" o:spid="_x0000_s1270" style="width:2;height:1139;left:5044;position:absolute;top:-1084" coordorigin="5044,-1084" coordsize="0,1139" path="m5044,55l5044,-1084e" filled="f" stroked="t" strokecolor="black">
                <v:path arrowok="t"/>
              </v:shape>
            </v:group>
            <v:group id="_x0000_s1270" o:spid="_x0000_s1271" style="width:775;height:2;left:4270;position:absolute;top:-455" coordorigin="4270,-455" coordsize="775,2">
              <v:shape id="_x0000_s1271" o:spid="_x0000_s1272" style="width:775;height:2;left:4270;position:absolute;top:-455" coordorigin="4270,-455" coordsize="775,0" path="m4270,-455l5045,-455e" filled="f" stroked="t" strokecolor="black">
                <v:path arrowok="t"/>
              </v:shape>
            </v:group>
            <v:group id="_x0000_s1272" o:spid="_x0000_s1273" style="width:227;height:2;left:4818;position:absolute;top:61" coordorigin="4818,61" coordsize="227,2">
              <v:shape id="_x0000_s1273" o:spid="_x0000_s1274" style="width:227;height:2;left:4818;position:absolute;top:61" coordorigin="4818,61" coordsize="227,0" path="m4818,61l5045,61e" filled="f" stroked="t" strokecolor="black">
                <v:path arrowok="t"/>
              </v:shape>
            </v:group>
            <v:group id="_x0000_s1274" o:spid="_x0000_s1275" style="width:313;height:170;left:3426;position:absolute;top:-67" coordorigin="3426,-67" coordsize="313,170">
              <v:shape id="_x0000_s1275" o:spid="_x0000_s1276" style="width:313;height:170;left:3426;position:absolute;top:-67" coordorigin="3426,-67" coordsize="313,170" path="m3462,25l3440,32,3429,46,3426,64,3431,84,3445,97,3462,103,3481,99,3493,91,3501,77,3501,74,3464,74,3458,72,3456,67,3454,62,3456,56,3461,54,3495,38,3494,36,3480,27,3462,25xe" filled="t" fillcolor="black" stroked="f">
                <v:path arrowok="t"/>
              </v:shape>
              <v:shape id="_x0000_s1276" o:spid="_x0000_s1277" style="width:313;height:170;left:3426;position:absolute;top:-67" coordorigin="3426,-67" coordsize="313,170" path="m3495,38l3461,54,3456,56,3454,62,3456,67,3458,72,3464,74,3469,72,3502,57,3495,38xe" filled="t" fillcolor="black" stroked="f">
                <v:path arrowok="t"/>
              </v:shape>
              <v:shape id="_x0000_s1277" o:spid="_x0000_s1278" style="width:313;height:170;left:3426;position:absolute;top:-67" coordorigin="3426,-67" coordsize="313,170" path="m3502,57l3469,72,3464,74,3501,74,3502,58,3502,57xe" filled="t" fillcolor="black" stroked="f">
                <v:path arrowok="t"/>
              </v:shape>
              <v:shape id="_x0000_s1278" o:spid="_x0000_s1279" style="width:313;height:170;left:3426;position:absolute;top:-67" coordorigin="3426,-67" coordsize="313,170" path="m3729,-67l3724,-65,3495,38,3502,57,3732,-47,3737,-49,3739,-55,3737,-60,3735,-65,3729,-67xe" filled="t" fillcolor="black" stroked="f">
                <v:path arrowok="t"/>
              </v:shape>
            </v:group>
            <v:group id="_x0000_s1279" o:spid="_x0000_s1280" style="width:55;height:58;left:3437;position:absolute;top:35" coordorigin="3437,35" coordsize="55,58">
              <v:shape id="_x0000_s1280" o:spid="_x0000_s1281" style="width:55;height:58;left:3437;position:absolute;top:35" coordorigin="3437,35" coordsize="55,58" path="m3480,35l3465,35,3445,44,3437,64,3445,85,3465,93,3480,93,3492,80,3492,48,3480,35xe" filled="t" fillcolor="white" stroked="f">
                <v:path arrowok="t"/>
              </v:shape>
            </v:group>
            <v:group id="_x0000_s1281" o:spid="_x0000_s1282" style="width:55;height:58;left:3437;position:absolute;top:35" coordorigin="3437,35" coordsize="55,58">
              <v:shape id="_x0000_s1282" o:spid="_x0000_s1283" style="width:55;height:58;left:3437;position:absolute;top:35" coordorigin="3437,35" coordsize="55,58" path="m3465,35l3445,44,3437,64,3445,85,3465,93,3480,93,3492,80,3492,64,3492,48,3480,35,3465,35xe" filled="f" stroked="t" strokecolor="black">
                <v:path arrowok="t"/>
              </v:shape>
            </v:group>
            <v:group id="_x0000_s1283" o:spid="_x0000_s1284" style="width:256;height:2;left:3183;position:absolute;top:66" coordorigin="3183,66" coordsize="256,2">
              <v:shape id="_x0000_s1284" o:spid="_x0000_s1285" style="width:256;height:2;left:3183;position:absolute;top:66" coordorigin="3183,66" coordsize="256,0" path="m3183,66l3439,66e" filled="f" stroked="t" strokecolor="black">
                <v:path arrowok="t"/>
              </v:shape>
            </v:group>
            <v:group id="_x0000_s1285" o:spid="_x0000_s1286" style="width:2;height:285;left:4808;position:absolute;top:-219" coordorigin="4808,-219" coordsize="2,285">
              <v:shape id="_x0000_s1286" o:spid="_x0000_s1287" style="width:2;height:285;left:4808;position:absolute;top:-219" coordorigin="4808,-219" coordsize="0,285" path="m4808,-219l4808,66e" filled="f" stroked="t" strokecolor="black">
                <v:path arrowok="t"/>
              </v:shape>
            </v:group>
            <v:group id="_x0000_s1287" o:spid="_x0000_s1288" style="width:36;height:38;left:4208;position:absolute;top:-1098" coordorigin="4208,-1098" coordsize="36,38">
              <v:shape id="_x0000_s1288" o:spid="_x0000_s1289" style="width:36;height:38;left:4208;position:absolute;top:-1098" coordorigin="4208,-1098" coordsize="36,38" path="m4236,-1098l4216,-1098,4208,-1089,4208,-1069,4216,-1060,4236,-1060,4244,-1069,4244,-1089,4236,-1098xe" filled="t" fillcolor="black" stroked="f">
                <v:path arrowok="t"/>
              </v:shape>
            </v:group>
            <v:group id="_x0000_s1289" o:spid="_x0000_s1290" style="width:36;height:38;left:4208;position:absolute;top:-1098" coordorigin="4208,-1098" coordsize="36,38">
              <v:shape id="_x0000_s1290" o:spid="_x0000_s1291" style="width:36;height:38;left:4208;position:absolute;top:-1098" coordorigin="4208,-1098" coordsize="36,38" path="m4226,-1098l4216,-1098,4208,-1089,4208,-1079,4208,-1069,4216,-1060,4226,-1060,4236,-1060,4244,-1069,4244,-1079,4244,-1089,4236,-1098,4226,-1098xe" filled="f" stroked="t" strokecolor="black">
                <v:path arrowok="t"/>
              </v:shape>
            </v:group>
            <v:group id="_x0000_s1291" o:spid="_x0000_s1292" style="width:36;height:38;left:3162;position:absolute;top:-467" coordorigin="3162,-467" coordsize="36,38">
              <v:shape id="_x0000_s1292" o:spid="_x0000_s1293" style="width:36;height:38;left:3162;position:absolute;top:-467" coordorigin="3162,-467" coordsize="36,38" path="m3190,-467l3170,-467,3162,-458,3162,-438,3170,-429,3190,-429,3198,-438,3198,-458,3190,-467xe" filled="t" fillcolor="black" stroked="f">
                <v:path arrowok="t"/>
              </v:shape>
            </v:group>
            <v:group id="_x0000_s1293" o:spid="_x0000_s1294" style="width:36;height:38;left:3162;position:absolute;top:-467" coordorigin="3162,-467" coordsize="36,38">
              <v:shape id="_x0000_s1294" o:spid="_x0000_s1295" style="width:36;height:38;left:3162;position:absolute;top:-467" coordorigin="3162,-467" coordsize="36,38" path="m3180,-467l3170,-467,3162,-458,3162,-448,3162,-438,3170,-429,3180,-429,3190,-429,3198,-438,3198,-448,3198,-458,3190,-467,3180,-467xe" filled="f" stroked="t" strokecolor="black">
                <v:path arrowok="t"/>
              </v:shape>
            </v:group>
            <v:group id="_x0000_s1295" o:spid="_x0000_s1296" style="width:36;height:38;left:5018;position:absolute;top:-472" coordorigin="5018,-472" coordsize="36,38">
              <v:shape id="_x0000_s1296" o:spid="_x0000_s1297" style="width:36;height:38;left:5018;position:absolute;top:-472" coordorigin="5018,-472" coordsize="36,38" path="m5046,-472l5026,-472,5018,-463,5018,-443,5026,-434,5046,-434,5054,-443,5054,-463,5046,-472xe" filled="t" fillcolor="black" stroked="f">
                <v:path arrowok="t"/>
              </v:shape>
            </v:group>
            <v:group id="_x0000_s1297" o:spid="_x0000_s1298" style="width:36;height:38;left:5018;position:absolute;top:-472" coordorigin="5018,-472" coordsize="36,38">
              <v:shape id="_x0000_s1298" o:spid="_x0000_s1299" style="width:36;height:38;left:5018;position:absolute;top:-472" coordorigin="5018,-472" coordsize="36,38" path="m5036,-472l5026,-472,5018,-463,5018,-453,5018,-443,5026,-434,5036,-434,5046,-434,5054,-443,5054,-453,5054,-463,5046,-472,5036,-472xe" filled="f" stroked="t" strokecolor="black">
                <v:path arrowok="t"/>
              </v:shape>
            </v:group>
            <v:group id="_x0000_s1299" o:spid="_x0000_s1300" style="width:48;height:57;left:3974;position:absolute;top:-476" coordorigin="3974,-476" coordsize="48,57">
              <v:shape id="_x0000_s1300" o:spid="_x0000_s1301" style="width:48;height:57;left:3974;position:absolute;top:-476" coordorigin="3974,-476" coordsize="48,57" path="m4011,-476l3985,-476,3974,-463,3974,-432,3985,-419,4011,-419,4022,-432,4022,-463,4011,-476xe" filled="t" fillcolor="white" stroked="f">
                <v:path arrowok="t"/>
              </v:shape>
            </v:group>
            <v:group id="_x0000_s1301" o:spid="_x0000_s1302" style="width:48;height:57;left:3974;position:absolute;top:-476" coordorigin="3974,-476" coordsize="48,57">
              <v:shape id="_x0000_s1302" o:spid="_x0000_s1303" style="width:48;height:57;left:3974;position:absolute;top:-476" coordorigin="3974,-476" coordsize="48,57" path="m3998,-476l3985,-476,3974,-463,3974,-448,3974,-432,3985,-419,3998,-419,4011,-419,4022,-432,4022,-448,4022,-463,4011,-476,3998,-476xe" filled="f" stroked="t" strokecolor="black">
                <v:path arrowok="t"/>
              </v:shape>
            </v:group>
            <v:group id="_x0000_s1303" o:spid="_x0000_s1304" style="width:261;height:140;left:4018;position:absolute;top:-595" coordorigin="4018,-595" coordsize="261,140">
              <v:shape id="_x0000_s1304" o:spid="_x0000_s1305" style="width:261;height:140;left:4018;position:absolute;top:-595" coordorigin="4018,-595" coordsize="261,140" path="m4018,-455l4279,-595e" filled="f" stroked="t" strokecolor="black">
                <v:path arrowok="t"/>
              </v:shape>
            </v:group>
            <v:group id="_x0000_s1305" o:spid="_x0000_s1306" style="width:2;height:415;left:4226;position:absolute;top:-1088" coordorigin="4226,-1088" coordsize="2,415">
              <v:shape id="_x0000_s1306" o:spid="_x0000_s1307" style="width:2;height:415;left:4226;position:absolute;top:-1088" coordorigin="4226,-1088" coordsize="0,415" path="m4226,-673l4226,-1088e" filled="f" stroked="t" strokecolor="black">
                <v:path arrowok="t"/>
              </v:shape>
            </v:group>
            <v:group id="_x0000_s1307" o:spid="_x0000_s1308" style="width:2;height:170;left:3982;position:absolute;top:-18" coordorigin="3982,-18" coordsize="2,170">
              <v:shape id="_x0000_s1308" o:spid="_x0000_s1309" style="width:2;height:170;left:3982;position:absolute;top:-18" coordorigin="3982,-18" coordsize="0,170" path="m3982,-18l3982,152e" filled="f" stroked="t" strokecolor="black">
                <v:path arrowok="t"/>
              </v:shape>
            </v:group>
            <v:group id="_x0000_s1309" o:spid="_x0000_s1310" style="width:256;height:2;left:3723;position:absolute;top:66" coordorigin="3723,66" coordsize="256,2">
              <v:shape id="_x0000_s1310" o:spid="_x0000_s1311" style="width:256;height:2;left:3723;position:absolute;top:66" coordorigin="3723,66" coordsize="256,0" path="m3723,66l3979,66e" filled="f" stroked="t" strokecolor="black">
                <v:path arrowok="t"/>
              </v:shape>
            </v:group>
            <v:group id="_x0000_s1311" o:spid="_x0000_s1312" style="width:201;height:212;left:4550;position:absolute;top:-1188" coordorigin="4550,-1188" coordsize="201,212">
              <v:shape id="_x0000_s1312" o:spid="_x0000_s1313" style="width:201;height:212;left:4550;position:absolute;top:-1188" coordorigin="4550,-1188" coordsize="201,212" path="m4652,-1188l4591,-1167,4554,-1113,4550,-1090,4552,-1065,4582,-1005,4637,-976,4662,-978,4722,-1007,4751,-1062,4750,-1089,4724,-1153,4655,-1188,4652,-1188xe" filled="t" fillcolor="white" stroked="f">
                <v:path arrowok="t"/>
              </v:shape>
            </v:group>
            <v:group id="_x0000_s1313" o:spid="_x0000_s1314" style="width:201;height:212;left:4550;position:absolute;top:-1188" coordorigin="4550,-1188" coordsize="201,212">
              <v:shape id="_x0000_s1314" o:spid="_x0000_s1315" style="width:201;height:212;left:4550;position:absolute;top:-1188" coordorigin="4550,-1188" coordsize="201,212" path="m4652,-1188l4591,-1167,4554,-1113,4550,-1090,4552,-1065,4582,-1005,4637,-976,4662,-978,4722,-1007,4751,-1062,4750,-1089,4724,-1153,4655,-1188,4652,-1188xe" filled="f" stroked="t" strokecolor="black">
                <v:path arrowok="t"/>
              </v:shape>
            </v:group>
            <v:group id="_x0000_s1315" o:spid="_x0000_s1316" style="width:143;height:151;left:4580;position:absolute;top:-1157" coordorigin="4580,-1157" coordsize="143,151">
              <v:shape id="_x0000_s1316" o:spid="_x0000_s1317" style="width:143;height:151;left:4580;position:absolute;top:-1157" coordorigin="4580,-1157" coordsize="143,151" path="m4580,-1157l4723,-1006e" filled="f" stroked="t" strokecolor="black">
                <v:path arrowok="t"/>
              </v:shape>
            </v:group>
            <v:group id="_x0000_s1317" o:spid="_x0000_s1318" style="width:143;height:151;left:4580;position:absolute;top:-1157" coordorigin="4580,-1157" coordsize="143,151">
              <v:shape id="_x0000_s1318" o:spid="_x0000_s1319" style="width:143;height:151;left:4580;position:absolute;top:-1157" coordorigin="4580,-1157" coordsize="143,151" path="m4580,-1006l4723,-1157e" filled="f" stroked="t" strokecolor="black">
                <v:path arrowok="t"/>
              </v:shape>
            </v:group>
            <v:group id="_x0000_s1319" o:spid="_x0000_s1320" style="width:494;height:2;left:3453;position:absolute;top:-1074" coordorigin="3453,-1074" coordsize="494,2">
              <v:shape id="_x0000_s1320" o:spid="_x0000_s1321" style="width:494;height:2;left:3453;position:absolute;top:-1074" coordorigin="3453,-1074" coordsize="494,0" path="m3453,-1074l3947,-1074e" filled="f" stroked="t" strokecolor="white">
                <v:path arrowok="t"/>
              </v:shape>
            </v:group>
            <v:group id="_x0000_s1321" o:spid="_x0000_s1322" style="width:494;height:90;left:3453;position:absolute;top:-1119" coordorigin="3453,-1119" coordsize="494,90">
              <v:shape id="_x0000_s1322" o:spid="_x0000_s1323" style="width:494;height:90;left:3453;position:absolute;top:-1119" coordorigin="3453,-1119" coordsize="494,90" path="m3453,-1029l3947,-1029,3947,-1119,3453,-1119,3453,-1029xe" filled="f" stroked="t" strokecolor="black">
                <v:path arrowok="t"/>
              </v:shape>
            </v:group>
            <v:group id="_x0000_s1323" o:spid="_x0000_s1324" style="width:326;height:272;left:3518;position:absolute;top:-1221" coordorigin="3518,-1221" coordsize="326,272">
              <v:shape id="_x0000_s1324" o:spid="_x0000_s1325" style="width:326;height:272;left:3518;position:absolute;top:-1221" coordorigin="3518,-1221" coordsize="326,272" path="m3745,-1152l3523,-968,3518,-964,3518,-958,3521,-954,3525,-949,3531,-949,3535,-952,3758,-1137,3745,-1152xe" filled="t" fillcolor="black" stroked="f">
                <v:path arrowok="t"/>
              </v:shape>
              <v:shape id="_x0000_s1325" o:spid="_x0000_s1326" style="width:326;height:272;left:3518;position:absolute;top:-1221" coordorigin="3518,-1221" coordsize="326,272" path="m3811,-1168l3765,-1168,3771,-1168,3775,-1164,3778,-1159,3778,-1153,3773,-1150,3758,-1137,3777,-1114,3811,-1168xe" filled="t" fillcolor="black" stroked="f">
                <v:path arrowok="t"/>
              </v:shape>
              <v:shape id="_x0000_s1326" o:spid="_x0000_s1327" style="width:326;height:272;left:3518;position:absolute;top:-1221" coordorigin="3518,-1221" coordsize="326,272" path="m3765,-1168l3761,-1165,3745,-1152,3758,-1137,3773,-1150,3778,-1153,3778,-1159,3775,-1164,3771,-1168,3765,-1168xe" filled="t" fillcolor="black" stroked="f">
                <v:path arrowok="t"/>
              </v:shape>
              <v:shape id="_x0000_s1327" o:spid="_x0000_s1328" style="width:326;height:272;left:3518;position:absolute;top:-1221" coordorigin="3518,-1221" coordsize="326,272" path="m3844,-1221l3726,-1175,3745,-1152,3761,-1165,3765,-1168,3811,-1168,3844,-1221xe" filled="t" fillcolor="black" stroked="f">
                <v:path arrowok="t"/>
              </v:shape>
            </v:group>
            <v:group id="_x0000_s1328" o:spid="_x0000_s1329" style="width:255;height:255;left:3491;position:absolute;top:-580" coordorigin="3491,-580" coordsize="255,255">
              <v:shape id="_x0000_s1329" o:spid="_x0000_s1330" style="width:255;height:255;left:3491;position:absolute;top:-580" coordorigin="3491,-580" coordsize="255,255" path="m3619,-580l3554,-563,3509,-517,3491,-453,3493,-430,3521,-371,3573,-333,3618,-325,3641,-327,3700,-355,3738,-407,3746,-451,3744,-475,3716,-534,3664,-572,3619,-580xe" filled="t" fillcolor="white" stroked="f">
                <v:path arrowok="t"/>
              </v:shape>
            </v:group>
            <v:group id="_x0000_s1330" o:spid="_x0000_s1331" style="width:255;height:255;left:3491;position:absolute;top:-580" coordorigin="3491,-580" coordsize="255,255">
              <v:shape id="_x0000_s1331" o:spid="_x0000_s1332" style="width:255;height:255;left:3491;position:absolute;top:-580" coordorigin="3491,-580" coordsize="255,255" path="m3619,-580l3554,-563,3509,-517,3491,-453,3493,-430,3521,-371,3573,-333,3618,-325,3641,-327,3700,-355,3738,-407,3746,-451,3744,-475,3716,-534,3664,-572,3619,-580xe" filled="f" stroked="t" strokecolor="black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position w:val="5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12"/>
          <w:szCs w:val="12"/>
        </w:rPr>
        <w:tab/>
      </w:r>
      <w:r>
        <w:rPr>
          <w:rFonts w:ascii="Times New Roman" w:eastAsia="Times New Roman" w:hAnsi="Times New Roman" w:cs="Times New Roman"/>
          <w:i/>
          <w:spacing w:val="0"/>
          <w:w w:val="100"/>
          <w:position w:val="-1"/>
          <w:sz w:val="18"/>
          <w:szCs w:val="18"/>
        </w:rPr>
        <w:t>R</w:t>
      </w:r>
    </w:p>
    <w:p>
      <w:pPr>
        <w:spacing w:before="16" w:after="0" w:line="220" w:lineRule="exact"/>
        <w:jc w:val="left"/>
        <w:rPr>
          <w:sz w:val="22"/>
          <w:szCs w:val="22"/>
        </w:rPr>
      </w:pPr>
      <w:r>
        <w:br w:type="column"/>
      </w:r>
    </w:p>
    <w:p>
      <w:pPr>
        <w:spacing w:before="0" w:after="0" w:line="220" w:lineRule="atLeast"/>
        <w:ind w:left="104" w:right="-51" w:firstLine="952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A L</w:t>
      </w:r>
    </w:p>
    <w:p>
      <w:pPr>
        <w:spacing w:before="0" w:after="0" w:line="122" w:lineRule="exact"/>
        <w:ind w:left="483" w:right="526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sz w:val="18"/>
          <w:szCs w:val="18"/>
        </w:rPr>
        <w:t>a</w:t>
      </w:r>
    </w:p>
    <w:p>
      <w:pPr>
        <w:spacing w:before="0" w:after="0" w:line="154" w:lineRule="exact"/>
        <w:ind w:right="28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18"/>
          <w:szCs w:val="18"/>
        </w:rPr>
        <w:t>b</w:t>
      </w:r>
    </w:p>
    <w:p>
      <w:pPr>
        <w:spacing w:before="0" w:after="0" w:line="187" w:lineRule="exact"/>
        <w:ind w:left="521" w:right="405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2" o:spid="_x0000_s1333" type="#_x0000_t202" style="width:5.45pt;height:9pt;margin-top:5.2pt;margin-left:284.7pt;mso-height-relative:page;mso-position-horizontal-relative:page;mso-width-relative:page;position:absolute;z-index:-251640832" coordsize="21600,21600" filled="f" stroked="f">
            <v:stroke joinstyle="miter"/>
            <v:textbox inset="0,0,0,0">
              <w:txbxContent>
                <w:p>
                  <w:pPr>
                    <w:spacing w:before="0" w:after="0" w:line="180" w:lineRule="exact"/>
                    <w:ind w:right="-67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pacing w:val="0"/>
                      <w:w w:val="100"/>
                      <w:sz w:val="18"/>
                      <w:szCs w:val="18"/>
                    </w:rPr>
                    <w:t>R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2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4"/>
          <w:szCs w:val="14"/>
        </w:rPr>
        <w:t>2</w:t>
      </w:r>
    </w:p>
    <w:p>
      <w:pPr>
        <w:spacing w:before="0" w:after="0" w:line="109" w:lineRule="exact"/>
        <w:ind w:left="148" w:right="-20"/>
        <w:jc w:val="left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group id="_x0000_s1333" o:spid="_x0000_s1334" style="width:37.8pt;height:22pt;margin-top:2.1pt;margin-left:308pt;mso-height-relative:page;mso-position-horizontal-relative:page;mso-width-relative:page;position:absolute;z-index:-251639808" coordorigin="6160,42" coordsize="756,440">
            <v:group id="_x0000_s1334" o:spid="_x0000_s1335" style="width:290;height:2;left:6619;position:absolute;top:61" coordorigin="6619,61" coordsize="290,2">
              <v:shape id="_x0000_s1335" o:spid="_x0000_s1336" style="width:290;height:2;left:6619;position:absolute;top:61" coordorigin="6619,61" coordsize="290,0" path="m6619,61l6909,61e" filled="f" stroked="t" strokecolor="black">
                <v:path arrowok="t"/>
              </v:shape>
            </v:group>
            <v:group id="_x0000_s1336" o:spid="_x0000_s1337" style="width:80;height:243;left:6574;position:absolute;top:50" coordorigin="6574,50" coordsize="80,243">
              <v:shape id="_x0000_s1337" o:spid="_x0000_s1338" style="width:80;height:243;left:6574;position:absolute;top:50" coordorigin="6574,50" coordsize="80,243" path="m6604,173l6574,173,6614,293,6644,203,6608,203,6604,198,6604,173xe" filled="t" fillcolor="black" stroked="f">
                <v:path arrowok="t"/>
              </v:shape>
              <v:shape id="_x0000_s1338" o:spid="_x0000_s1339" style="width:80;height:243;left:6574;position:absolute;top:50" coordorigin="6574,50" coordsize="80,243" path="m6620,50l6608,50,6604,54,6604,198,6608,203,6620,203,6624,198,6624,54,6620,50xe" filled="t" fillcolor="black" stroked="f">
                <v:path arrowok="t"/>
              </v:shape>
              <v:shape id="_x0000_s1339" o:spid="_x0000_s1340" style="width:80;height:243;left:6574;position:absolute;top:50" coordorigin="6574,50" coordsize="80,243" path="m6654,173l6624,173,6624,198,6620,203,6644,203,6654,173xe" filled="t" fillcolor="black" stroked="f">
                <v:path arrowok="t"/>
              </v:shape>
            </v:group>
            <v:group id="_x0000_s1340" o:spid="_x0000_s1341" style="width:444;height:90;left:6361;position:absolute;top:293" coordorigin="6361,293" coordsize="444,90">
              <v:shape id="_x0000_s1341" o:spid="_x0000_s1342" style="width:444;height:90;left:6361;position:absolute;top:293" coordorigin="6361,293" coordsize="444,90" path="m6361,383l6805,383,6805,293,6361,293,6361,383xe" filled="f" stroked="t" strokecolor="black">
                <v:path arrowok="t"/>
              </v:shape>
            </v:group>
            <v:group id="_x0000_s1342" o:spid="_x0000_s1343" style="width:2;height:255;left:6168;position:absolute;top:220" coordorigin="6168,220" coordsize="2,255">
              <v:shape id="_x0000_s1343" o:spid="_x0000_s1344" style="width:2;height:255;left:6168;position:absolute;top:220" coordorigin="6168,220" coordsize="0,255" path="m6168,220l6168,475e" filled="f" stroked="t" strokecolor="black">
                <v:path arrowok="t"/>
              </v:shape>
            </v:group>
            <v:group id="_x0000_s1344" o:spid="_x0000_s1345" style="width:170;height:11;left:6179;position:absolute;top:338" coordorigin="6179,338" coordsize="170,11">
              <v:shape id="_x0000_s1345" o:spid="_x0000_s1346" style="width:170;height:11;left:6179;position:absolute;top:338" coordorigin="6179,338" coordsize="170,11" path="m6179,349l6349,338e" filled="f" stroked="t" strokecolor="black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</w:rPr>
        <w:t>0</w:t>
      </w:r>
    </w:p>
    <w:p>
      <w:pPr>
        <w:spacing w:before="0" w:after="0" w:line="172" w:lineRule="exact"/>
        <w:ind w:right="26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sz w:val="18"/>
          <w:szCs w:val="18"/>
        </w:rPr>
        <w:t>P</w:t>
      </w:r>
    </w:p>
    <w:p>
      <w:pPr>
        <w:tabs>
          <w:tab w:val="left" w:pos="880"/>
        </w:tabs>
        <w:spacing w:before="53" w:after="0" w:line="240" w:lineRule="auto"/>
        <w:ind w:left="-39" w:right="9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346" o:spid="_x0000_s1347" style="width:95.35pt;height:68.05pt;margin-top:-60.05pt;margin-left:263.2pt;mso-height-relative:page;mso-position-horizontal-relative:page;mso-width-relative:page;position:absolute;z-index:-251638784" coordorigin="5265,-1201" coordsize="1907,1361">
            <v:group id="_x0000_s1347" o:spid="_x0000_s1348" style="width:843;height:2;left:5287;position:absolute;top:-447" coordorigin="5287,-447" coordsize="843,2">
              <v:shape id="_x0000_s1348" o:spid="_x0000_s1349" style="width:843;height:2;left:5287;position:absolute;top:-447" coordorigin="5287,-447" coordsize="843,0" path="m5287,-447l6130,-447e" filled="f" stroked="t" strokecolor="black">
                <v:path arrowok="t"/>
              </v:shape>
            </v:group>
            <v:group id="_x0000_s1349" o:spid="_x0000_s1350" style="width:2;height:1140;left:5293;position:absolute;top:-1077" coordorigin="5293,-1077" coordsize="2,1140">
              <v:shape id="_x0000_s1350" o:spid="_x0000_s1351" style="width:2;height:1140;left:5293;position:absolute;top:-1077" coordorigin="5293,-1077" coordsize="0,1140" path="m5293,63l5293,-1077e" filled="f" stroked="t" strokecolor="black">
                <v:path arrowok="t"/>
              </v:shape>
            </v:group>
            <v:group id="_x0000_s1351" o:spid="_x0000_s1352" style="width:1856;height:2;left:5293;position:absolute;top:-1083" coordorigin="5293,-1083" coordsize="1856,2">
              <v:shape id="_x0000_s1352" o:spid="_x0000_s1353" style="width:1856;height:2;left:5293;position:absolute;top:-1083" coordorigin="5293,-1083" coordsize="1856,0" path="m5293,-1083l7149,-1083e" filled="f" stroked="t" strokecolor="black">
                <v:path arrowok="t"/>
              </v:shape>
            </v:group>
            <v:group id="_x0000_s1353" o:spid="_x0000_s1354" style="width:2;height:1139;left:7154;position:absolute;top:-1084" coordorigin="7154,-1084" coordsize="2,1139">
              <v:shape id="_x0000_s1354" o:spid="_x0000_s1355" style="width:2;height:1139;left:7154;position:absolute;top:-1084" coordorigin="7154,-1084" coordsize="0,1139" path="m7154,55l7154,-1084e" filled="f" stroked="t" strokecolor="black">
                <v:path arrowok="t"/>
              </v:shape>
            </v:group>
            <v:group id="_x0000_s1355" o:spid="_x0000_s1356" style="width:775;height:2;left:6380;position:absolute;top:-455" coordorigin="6380,-455" coordsize="775,2">
              <v:shape id="_x0000_s1356" o:spid="_x0000_s1357" style="width:775;height:2;left:6380;position:absolute;top:-455" coordorigin="6380,-455" coordsize="775,0" path="m6380,-455l7155,-455e" filled="f" stroked="t" strokecolor="black">
                <v:path arrowok="t"/>
              </v:shape>
            </v:group>
            <v:group id="_x0000_s1357" o:spid="_x0000_s1358" style="width:227;height:2;left:6928;position:absolute;top:61" coordorigin="6928,61" coordsize="227,2">
              <v:shape id="_x0000_s1358" o:spid="_x0000_s1359" style="width:227;height:2;left:6928;position:absolute;top:61" coordorigin="6928,61" coordsize="227,0" path="m6928,61l7155,61e" filled="f" stroked="t" strokecolor="black">
                <v:path arrowok="t"/>
              </v:shape>
            </v:group>
            <v:group id="_x0000_s1359" o:spid="_x0000_s1360" style="width:313;height:170;left:5536;position:absolute;top:-67" coordorigin="5536,-67" coordsize="313,170">
              <v:shape id="_x0000_s1360" o:spid="_x0000_s1361" style="width:313;height:170;left:5536;position:absolute;top:-67" coordorigin="5536,-67" coordsize="313,170" path="m5572,25l5550,32,5539,46,5536,64,5541,84,5555,97,5572,103,5591,99,5603,91,5611,77,5611,74,5574,74,5568,72,5566,67,5564,62,5566,56,5571,54,5605,38,5604,36,5590,27,5572,25xe" filled="t" fillcolor="black" stroked="f">
                <v:path arrowok="t"/>
              </v:shape>
              <v:shape id="_x0000_s1361" o:spid="_x0000_s1362" style="width:313;height:170;left:5536;position:absolute;top:-67" coordorigin="5536,-67" coordsize="313,170" path="m5605,38l5571,54,5566,56,5564,62,5566,67,5568,72,5574,74,5579,72,5612,57,5605,38xe" filled="t" fillcolor="black" stroked="f">
                <v:path arrowok="t"/>
              </v:shape>
              <v:shape id="_x0000_s1362" o:spid="_x0000_s1363" style="width:313;height:170;left:5536;position:absolute;top:-67" coordorigin="5536,-67" coordsize="313,170" path="m5612,57l5579,72,5574,74,5611,74,5612,58,5612,57xe" filled="t" fillcolor="black" stroked="f">
                <v:path arrowok="t"/>
              </v:shape>
              <v:shape id="_x0000_s1363" o:spid="_x0000_s1364" style="width:313;height:170;left:5536;position:absolute;top:-67" coordorigin="5536,-67" coordsize="313,170" path="m5839,-67l5834,-65,5605,38,5612,57,5842,-47,5847,-49,5849,-55,5847,-60,5845,-65,5839,-67xe" filled="t" fillcolor="black" stroked="f">
                <v:path arrowok="t"/>
              </v:shape>
            </v:group>
            <v:group id="_x0000_s1364" o:spid="_x0000_s1365" style="width:55;height:58;left:5547;position:absolute;top:35" coordorigin="5547,35" coordsize="55,58">
              <v:shape id="_x0000_s1365" o:spid="_x0000_s1366" style="width:55;height:58;left:5547;position:absolute;top:35" coordorigin="5547,35" coordsize="55,58" path="m5590,35l5575,35,5555,44,5547,64,5555,85,5575,93,5590,93,5602,80,5602,48,5590,35xe" filled="t" fillcolor="white" stroked="f">
                <v:path arrowok="t"/>
              </v:shape>
            </v:group>
            <v:group id="_x0000_s1366" o:spid="_x0000_s1367" style="width:55;height:58;left:5547;position:absolute;top:35" coordorigin="5547,35" coordsize="55,58">
              <v:shape id="_x0000_s1367" o:spid="_x0000_s1368" style="width:55;height:58;left:5547;position:absolute;top:35" coordorigin="5547,35" coordsize="55,58" path="m5575,35l5555,44,5547,64,5555,85,5575,93,5590,93,5602,80,5602,64,5602,48,5590,35,5575,35xe" filled="f" stroked="t" strokecolor="black">
                <v:path arrowok="t"/>
              </v:shape>
            </v:group>
            <v:group id="_x0000_s1368" o:spid="_x0000_s1369" style="width:256;height:2;left:5293;position:absolute;top:66" coordorigin="5293,66" coordsize="256,2">
              <v:shape id="_x0000_s1369" o:spid="_x0000_s1370" style="width:256;height:2;left:5293;position:absolute;top:66" coordorigin="5293,66" coordsize="256,0" path="m5293,66l5549,66e" filled="f" stroked="t" strokecolor="black">
                <v:path arrowok="t"/>
              </v:shape>
            </v:group>
            <v:group id="_x0000_s1370" o:spid="_x0000_s1371" style="width:2;height:285;left:6918;position:absolute;top:-219" coordorigin="6918,-219" coordsize="2,285">
              <v:shape id="_x0000_s1371" o:spid="_x0000_s1372" style="width:2;height:285;left:6918;position:absolute;top:-219" coordorigin="6918,-219" coordsize="0,285" path="m6918,-219l6918,66e" filled="f" stroked="t" strokecolor="black">
                <v:path arrowok="t"/>
              </v:shape>
            </v:group>
            <v:group id="_x0000_s1372" o:spid="_x0000_s1373" style="width:494;height:2;left:5460;position:absolute;top:-437" coordorigin="5460,-437" coordsize="494,2">
              <v:shape id="_x0000_s1373" o:spid="_x0000_s1374" style="width:494;height:2;left:5460;position:absolute;top:-437" coordorigin="5460,-437" coordsize="494,0" path="m5460,-437l5954,-437e" filled="f" stroked="t" strokecolor="white">
                <v:path arrowok="t"/>
              </v:shape>
            </v:group>
            <v:group id="_x0000_s1374" o:spid="_x0000_s1375" style="width:494;height:90;left:5460;position:absolute;top:-482" coordorigin="5460,-482" coordsize="494,90">
              <v:shape id="_x0000_s1375" o:spid="_x0000_s1376" style="width:494;height:90;left:5460;position:absolute;top:-482" coordorigin="5460,-482" coordsize="494,90" path="m5460,-392l5954,-392,5954,-482,5460,-482,5460,-392xe" filled="f" stroked="t" strokecolor="black">
                <v:path arrowok="t"/>
              </v:shape>
            </v:group>
            <v:group id="_x0000_s1376" o:spid="_x0000_s1377" style="width:326;height:272;left:5575;position:absolute;top:-602" coordorigin="5575,-602" coordsize="326,272">
              <v:shape id="_x0000_s1377" o:spid="_x0000_s1378" style="width:326;height:272;left:5575;position:absolute;top:-602" coordorigin="5575,-602" coordsize="326,272" path="m5802,-533l5580,-349,5575,-345,5575,-339,5578,-335,5582,-330,5588,-330,5592,-333,5815,-518,5802,-533xe" filled="t" fillcolor="black" stroked="f">
                <v:path arrowok="t"/>
              </v:shape>
              <v:shape id="_x0000_s1378" o:spid="_x0000_s1379" style="width:326;height:272;left:5575;position:absolute;top:-602" coordorigin="5575,-602" coordsize="326,272" path="m5868,-549l5822,-549,5828,-549,5832,-545,5835,-540,5835,-534,5830,-531,5815,-518,5834,-495,5868,-549xe" filled="t" fillcolor="black" stroked="f">
                <v:path arrowok="t"/>
              </v:shape>
              <v:shape id="_x0000_s1379" o:spid="_x0000_s1380" style="width:326;height:272;left:5575;position:absolute;top:-602" coordorigin="5575,-602" coordsize="326,272" path="m5822,-549l5818,-546,5802,-533,5815,-518,5830,-531,5835,-534,5835,-540,5832,-545,5828,-549,5822,-549xe" filled="t" fillcolor="black" stroked="f">
                <v:path arrowok="t"/>
              </v:shape>
              <v:shape id="_x0000_s1380" o:spid="_x0000_s1381" style="width:326;height:272;left:5575;position:absolute;top:-602" coordorigin="5575,-602" coordsize="326,272" path="m5901,-602l5783,-556,5802,-533,5818,-546,5822,-549,5868,-549,5901,-602xe" filled="t" fillcolor="black" stroked="f">
                <v:path arrowok="t"/>
              </v:shape>
            </v:group>
            <v:group id="_x0000_s1381" o:spid="_x0000_s1382" style="width:36;height:38;left:6318;position:absolute;top:-1098" coordorigin="6318,-1098" coordsize="36,38">
              <v:shape id="_x0000_s1382" o:spid="_x0000_s1383" style="width:36;height:38;left:6318;position:absolute;top:-1098" coordorigin="6318,-1098" coordsize="36,38" path="m6346,-1098l6326,-1098,6318,-1089,6318,-1069,6326,-1060,6346,-1060,6354,-1069,6354,-1089,6346,-1098xe" filled="t" fillcolor="black" stroked="f">
                <v:path arrowok="t"/>
              </v:shape>
            </v:group>
            <v:group id="_x0000_s1383" o:spid="_x0000_s1384" style="width:36;height:38;left:6318;position:absolute;top:-1098" coordorigin="6318,-1098" coordsize="36,38">
              <v:shape id="_x0000_s1384" o:spid="_x0000_s1385" style="width:36;height:38;left:6318;position:absolute;top:-1098" coordorigin="6318,-1098" coordsize="36,38" path="m6336,-1098l6326,-1098,6318,-1089,6318,-1079,6318,-1069,6326,-1060,6336,-1060,6346,-1060,6354,-1069,6354,-1079,6354,-1089,6346,-1098,6336,-1098xe" filled="f" stroked="t" strokecolor="black">
                <v:path arrowok="t"/>
              </v:shape>
            </v:group>
            <v:group id="_x0000_s1385" o:spid="_x0000_s1386" style="width:36;height:38;left:5272;position:absolute;top:-467" coordorigin="5272,-467" coordsize="36,38">
              <v:shape id="_x0000_s1386" o:spid="_x0000_s1387" style="width:36;height:38;left:5272;position:absolute;top:-467" coordorigin="5272,-467" coordsize="36,38" path="m5300,-467l5280,-467,5272,-458,5272,-438,5280,-429,5300,-429,5308,-438,5308,-458,5300,-467xe" filled="t" fillcolor="black" stroked="f">
                <v:path arrowok="t"/>
              </v:shape>
            </v:group>
            <v:group id="_x0000_s1387" o:spid="_x0000_s1388" style="width:36;height:38;left:5272;position:absolute;top:-467" coordorigin="5272,-467" coordsize="36,38">
              <v:shape id="_x0000_s1388" o:spid="_x0000_s1389" style="width:36;height:38;left:5272;position:absolute;top:-467" coordorigin="5272,-467" coordsize="36,38" path="m5290,-467l5280,-467,5272,-458,5272,-448,5272,-438,5280,-429,5290,-429,5300,-429,5308,-438,5308,-448,5308,-458,5300,-467,5290,-467xe" filled="f" stroked="t" strokecolor="black">
                <v:path arrowok="t"/>
              </v:shape>
            </v:group>
            <v:group id="_x0000_s1389" o:spid="_x0000_s1390" style="width:36;height:38;left:7128;position:absolute;top:-472" coordorigin="7128,-472" coordsize="36,38">
              <v:shape id="_x0000_s1390" o:spid="_x0000_s1391" style="width:36;height:38;left:7128;position:absolute;top:-472" coordorigin="7128,-472" coordsize="36,38" path="m7156,-472l7136,-472,7128,-463,7128,-443,7136,-434,7156,-434,7164,-443,7164,-463,7156,-472xe" filled="t" fillcolor="black" stroked="f">
                <v:path arrowok="t"/>
              </v:shape>
            </v:group>
            <v:group id="_x0000_s1391" o:spid="_x0000_s1392" style="width:36;height:38;left:7128;position:absolute;top:-472" coordorigin="7128,-472" coordsize="36,38">
              <v:shape id="_x0000_s1392" o:spid="_x0000_s1393" style="width:36;height:38;left:7128;position:absolute;top:-472" coordorigin="7128,-472" coordsize="36,38" path="m7146,-472l7136,-472,7128,-463,7128,-453,7128,-443,7136,-434,7146,-434,7156,-434,7164,-443,7164,-453,7164,-463,7156,-472,7146,-472xe" filled="f" stroked="t" strokecolor="black">
                <v:path arrowok="t"/>
              </v:shape>
            </v:group>
            <v:group id="_x0000_s1393" o:spid="_x0000_s1394" style="width:48;height:57;left:6084;position:absolute;top:-476" coordorigin="6084,-476" coordsize="48,57">
              <v:shape id="_x0000_s1394" o:spid="_x0000_s1395" style="width:48;height:57;left:6084;position:absolute;top:-476" coordorigin="6084,-476" coordsize="48,57" path="m6121,-476l6095,-476,6084,-463,6084,-432,6095,-419,6121,-419,6132,-432,6132,-463,6121,-476xe" filled="t" fillcolor="white" stroked="f">
                <v:path arrowok="t"/>
              </v:shape>
            </v:group>
            <v:group id="_x0000_s1395" o:spid="_x0000_s1396" style="width:48;height:57;left:6084;position:absolute;top:-476" coordorigin="6084,-476" coordsize="48,57">
              <v:shape id="_x0000_s1396" o:spid="_x0000_s1397" style="width:48;height:57;left:6084;position:absolute;top:-476" coordorigin="6084,-476" coordsize="48,57" path="m6108,-476l6095,-476,6084,-463,6084,-448,6084,-432,6095,-419,6108,-419,6121,-419,6132,-432,6132,-448,6132,-463,6121,-476,6108,-476xe" filled="f" stroked="t" strokecolor="black">
                <v:path arrowok="t"/>
              </v:shape>
            </v:group>
            <v:group id="_x0000_s1397" o:spid="_x0000_s1398" style="width:261;height:140;left:6128;position:absolute;top:-595" coordorigin="6128,-595" coordsize="261,140">
              <v:shape id="_x0000_s1398" o:spid="_x0000_s1399" style="width:261;height:140;left:6128;position:absolute;top:-595" coordorigin="6128,-595" coordsize="261,140" path="m6128,-455l6389,-595e" filled="f" stroked="t" strokecolor="black">
                <v:path arrowok="t"/>
              </v:shape>
            </v:group>
            <v:group id="_x0000_s1399" o:spid="_x0000_s1400" style="width:207;height:223;left:6657;position:absolute;top:-1190" coordorigin="6657,-1190" coordsize="207,223">
              <v:shape id="_x0000_s1400" o:spid="_x0000_s1401" style="width:207;height:223;left:6657;position:absolute;top:-1190" coordorigin="6657,-1190" coordsize="207,223" path="m6760,-1190l6700,-1169,6662,-1116,6657,-1094,6659,-1067,6685,-1003,6735,-970,6755,-967,6779,-969,6835,-1001,6863,-1060,6862,-1087,6837,-1152,6769,-1190,6760,-1190xe" filled="t" fillcolor="white" stroked="f">
                <v:path arrowok="t"/>
              </v:shape>
            </v:group>
            <v:group id="_x0000_s1401" o:spid="_x0000_s1402" style="width:207;height:223;left:6657;position:absolute;top:-1190" coordorigin="6657,-1190" coordsize="207,223">
              <v:shape id="_x0000_s1402" o:spid="_x0000_s1403" style="width:207;height:223;left:6657;position:absolute;top:-1190" coordorigin="6657,-1190" coordsize="207,223" path="m6760,-1190l6700,-1169,6662,-1116,6657,-1094,6659,-1067,6685,-1003,6735,-970,6755,-967,6779,-969,6835,-1001,6863,-1060,6862,-1087,6837,-1152,6769,-1190,6760,-1190xe" filled="f" stroked="t" strokecolor="black">
                <v:path arrowok="t"/>
              </v:shape>
            </v:group>
            <v:group id="_x0000_s1403" o:spid="_x0000_s1404" style="width:2;height:415;left:6336;position:absolute;top:-1088" coordorigin="6336,-1088" coordsize="2,415">
              <v:shape id="_x0000_s1404" o:spid="_x0000_s1405" style="width:2;height:415;left:6336;position:absolute;top:-1088" coordorigin="6336,-1088" coordsize="0,415" path="m6336,-673l6336,-1088e" filled="f" stroked="t" strokecolor="black">
                <v:path arrowok="t"/>
              </v:shape>
            </v:group>
            <v:group id="_x0000_s1405" o:spid="_x0000_s1406" style="width:2;height:170;left:6092;position:absolute;top:-18" coordorigin="6092,-18" coordsize="2,170">
              <v:shape id="_x0000_s1406" o:spid="_x0000_s1407" style="width:2;height:170;left:6092;position:absolute;top:-18" coordorigin="6092,-18" coordsize="0,170" path="m6092,-18l6092,152e" filled="f" stroked="t" strokecolor="black">
                <v:path arrowok="t"/>
              </v:shape>
            </v:group>
            <v:group id="_x0000_s1407" o:spid="_x0000_s1408" style="width:256;height:2;left:5833;position:absolute;top:66" coordorigin="5833,66" coordsize="256,2">
              <v:shape id="_x0000_s1408" o:spid="_x0000_s1409" style="width:256;height:2;left:5833;position:absolute;top:66" coordorigin="5833,66" coordsize="256,0" path="m5833,66l6089,66e" filled="f" stroked="t" strokecolor="black">
                <v:path arrowok="t"/>
              </v:shape>
            </v:group>
            <v:group id="_x0000_s1409" o:spid="_x0000_s1410" style="width:201;height:212;left:5650;position:absolute;top:-1194" coordorigin="5650,-1194" coordsize="201,212">
              <v:shape id="_x0000_s1410" o:spid="_x0000_s1411" style="width:201;height:212;left:5650;position:absolute;top:-1194" coordorigin="5650,-1194" coordsize="201,212" path="m5752,-1194l5691,-1173,5654,-1119,5650,-1096,5652,-1071,5682,-1011,5737,-982,5762,-984,5822,-1013,5851,-1067,5850,-1095,5824,-1159,5755,-1194,5752,-1194xe" filled="t" fillcolor="white" stroked="f">
                <v:path arrowok="t"/>
              </v:shape>
            </v:group>
            <v:group id="_x0000_s1411" o:spid="_x0000_s1412" style="width:201;height:212;left:5650;position:absolute;top:-1194" coordorigin="5650,-1194" coordsize="201,212">
              <v:shape id="_x0000_s1412" o:spid="_x0000_s1413" style="width:201;height:212;left:5650;position:absolute;top:-1194" coordorigin="5650,-1194" coordsize="201,212" path="m5752,-1194l5691,-1173,5654,-1119,5650,-1096,5652,-1071,5682,-1011,5737,-982,5762,-984,5822,-1013,5851,-1067,5850,-1095,5824,-1159,5755,-1194,5752,-1194xe" filled="f" stroked="t" strokecolor="black">
                <v:path arrowok="t"/>
              </v:shape>
            </v:group>
            <v:group id="_x0000_s1413" o:spid="_x0000_s1414" style="width:143;height:151;left:5680;position:absolute;top:-1163" coordorigin="5680,-1163" coordsize="143,151">
              <v:shape id="_x0000_s1414" o:spid="_x0000_s1415" style="width:143;height:151;left:5680;position:absolute;top:-1163" coordorigin="5680,-1163" coordsize="143,151" path="m5680,-1163l5823,-1012e" filled="f" stroked="t" strokecolor="black">
                <v:path arrowok="t"/>
              </v:shape>
            </v:group>
            <v:group id="_x0000_s1415" o:spid="_x0000_s1416" style="width:143;height:151;left:5680;position:absolute;top:-1163" coordorigin="5680,-1163" coordsize="143,151">
              <v:shape id="_x0000_s1416" o:spid="_x0000_s1417" style="width:143;height:151;left:5680;position:absolute;top:-1163" coordorigin="5680,-1163" coordsize="143,151" path="m5680,-1012l5823,-1163e" filled="f" stroked="t" strokecolor="black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2"/>
          <w:szCs w:val="12"/>
        </w:rPr>
        <w:tab/>
      </w:r>
      <w:r>
        <w:rPr>
          <w:rFonts w:ascii="Times New Roman" w:eastAsia="Times New Roman" w:hAnsi="Times New Roman" w:cs="Times New Roman"/>
          <w:i/>
          <w:spacing w:val="0"/>
          <w:w w:val="100"/>
          <w:position w:val="-6"/>
          <w:sz w:val="18"/>
          <w:szCs w:val="18"/>
        </w:rPr>
        <w:t>R</w:t>
      </w:r>
    </w:p>
    <w:p>
      <w:pPr>
        <w:spacing w:before="7" w:after="0" w:line="130" w:lineRule="exact"/>
        <w:jc w:val="left"/>
        <w:rPr>
          <w:sz w:val="13"/>
          <w:szCs w:val="13"/>
        </w:rPr>
      </w:pPr>
      <w:r>
        <w:br w:type="column"/>
      </w:r>
    </w:p>
    <w:p>
      <w:pPr>
        <w:spacing w:before="0" w:after="0" w:line="240" w:lineRule="auto"/>
        <w:ind w:left="771" w:right="994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417" o:spid="_x0000_s1418" style="width:61.8pt;height:63.1pt;margin-top:9.9pt;margin-left:367.4pt;mso-height-relative:page;mso-position-horizontal-relative:page;mso-width-relative:page;position:absolute;z-index:-251637760" coordorigin="7348,198" coordsize="1236,1262">
            <v:group id="_x0000_s1418" o:spid="_x0000_s1419" style="width:1202;height:2;left:7375;position:absolute;top:658" coordorigin="7375,658" coordsize="1202,2">
              <v:shape id="_x0000_s1419" o:spid="_x0000_s1420" style="width:1202;height:2;left:7375;position:absolute;top:658" coordorigin="7375,658" coordsize="1202,0" path="m7375,658l8577,658e" filled="f" stroked="t" strokecolor="black">
                <v:path arrowok="t"/>
              </v:shape>
            </v:group>
            <v:group id="_x0000_s1420" o:spid="_x0000_s1421" style="width:215;height:213;left:7975;position:absolute;top:540" coordorigin="7975,540" coordsize="215,213">
              <v:shape id="_x0000_s1421" o:spid="_x0000_s1422" style="width:215;height:213;left:7975;position:absolute;top:540" coordorigin="7975,540" coordsize="215,213" path="m8083,540l8019,560,7980,611,7975,632,7977,658,8005,719,8058,750,8080,753,8103,750,8161,719,8190,662,8188,636,8161,574,8108,543,8083,540xe" filled="t" fillcolor="white" stroked="f">
                <v:path arrowok="t"/>
              </v:shape>
            </v:group>
            <v:group id="_x0000_s1422" o:spid="_x0000_s1423" style="width:215;height:213;left:7975;position:absolute;top:540" coordorigin="7975,540" coordsize="215,213">
              <v:shape id="_x0000_s1423" o:spid="_x0000_s1424" style="width:215;height:213;left:7975;position:absolute;top:540" coordorigin="7975,540" coordsize="215,213" path="m8083,540l8019,560,7980,611,7975,632,7977,658,8005,719,8058,750,8080,753,8103,750,8161,719,8190,662,8188,636,8161,574,8108,543,8083,540xe" filled="f" stroked="t" strokecolor="black">
                <v:path arrowok="t"/>
              </v:shape>
            </v:group>
            <v:group id="_x0000_s1424" o:spid="_x0000_s1425" style="width:153;height:151;left:8006;position:absolute;top:571" coordorigin="8006,571" coordsize="153,151">
              <v:shape id="_x0000_s1425" o:spid="_x0000_s1426" style="width:153;height:151;left:8006;position:absolute;top:571" coordorigin="8006,571" coordsize="153,151" path="m8006,571l8159,721e" filled="f" stroked="t" strokecolor="black">
                <v:path arrowok="t"/>
              </v:shape>
            </v:group>
            <v:group id="_x0000_s1426" o:spid="_x0000_s1427" style="width:153;height:151;left:8006;position:absolute;top:571" coordorigin="8006,571" coordsize="153,151">
              <v:shape id="_x0000_s1427" o:spid="_x0000_s1428" style="width:153;height:151;left:8006;position:absolute;top:571" coordorigin="8006,571" coordsize="153,151" path="m8006,721l8159,571e" filled="f" stroked="t" strokecolor="black">
                <v:path arrowok="t"/>
              </v:shape>
            </v:group>
            <v:group id="_x0000_s1428" o:spid="_x0000_s1429" style="width:2;height:1141;left:7377;position:absolute;top:206" coordorigin="7377,206" coordsize="2,1141">
              <v:shape id="_x0000_s1429" o:spid="_x0000_s1430" style="width:2;height:1141;left:7377;position:absolute;top:206" coordorigin="7377,206" coordsize="0,1141" path="m7377,1347l7377,206e" filled="f" stroked="t" strokecolor="black">
                <v:path arrowok="t"/>
              </v:shape>
            </v:group>
            <v:group id="_x0000_s1430" o:spid="_x0000_s1431" style="width:331;height:170;left:7639;position:absolute;top:1216" coordorigin="7639,1216" coordsize="331,170">
              <v:shape id="_x0000_s1431" o:spid="_x0000_s1432" style="width:331;height:170;left:7639;position:absolute;top:1216" coordorigin="7639,1216" coordsize="331,170" path="m7676,1308l7654,1314,7643,1328,7639,1346,7643,1367,7657,1380,7675,1386,7694,1383,7705,1376,7714,1361,7714,1358,7677,1358,7671,1356,7669,1351,7667,1345,7669,1340,7674,1337,7709,1323,7708,1321,7694,1311,7676,1308xe" filled="t" fillcolor="black" stroked="f">
                <v:path arrowok="t"/>
              </v:shape>
              <v:shape id="_x0000_s1432" o:spid="_x0000_s1433" style="width:331;height:170;left:7639;position:absolute;top:1216" coordorigin="7639,1216" coordsize="331,170" path="m7709,1323l7674,1337,7669,1340,7667,1345,7669,1351,7671,1356,7677,1358,7715,1342,7709,1323xe" filled="t" fillcolor="black" stroked="f">
                <v:path arrowok="t"/>
              </v:shape>
              <v:shape id="_x0000_s1433" o:spid="_x0000_s1434" style="width:331;height:170;left:7639;position:absolute;top:1216" coordorigin="7639,1216" coordsize="331,170" path="m7715,1342l7677,1358,7714,1358,7715,1343,7715,1342xe" filled="t" fillcolor="black" stroked="f">
                <v:path arrowok="t"/>
              </v:shape>
              <v:shape id="_x0000_s1434" o:spid="_x0000_s1435" style="width:331;height:170;left:7639;position:absolute;top:1216" coordorigin="7639,1216" coordsize="331,170" path="m7959,1216l7709,1323,7715,1342,7962,1237,7967,1235,7969,1229,7967,1224,7965,1219,7959,1216xe" filled="t" fillcolor="black" stroked="f">
                <v:path arrowok="t"/>
              </v:shape>
            </v:group>
            <v:group id="_x0000_s1435" o:spid="_x0000_s1436" style="width:58;height:58;left:7648;position:absolute;top:1319" coordorigin="7648,1319" coordsize="58,58">
              <v:shape id="_x0000_s1436" o:spid="_x0000_s1437" style="width:58;height:58;left:7648;position:absolute;top:1319" coordorigin="7648,1319" coordsize="58,58" path="m7677,1319l7657,1327,7648,1346,7656,1367,7675,1377,7696,1369,7706,1351,7699,1329,7681,1319,7677,1319xe" filled="t" fillcolor="white" stroked="f">
                <v:path arrowok="t"/>
              </v:shape>
            </v:group>
            <v:group id="_x0000_s1437" o:spid="_x0000_s1438" style="width:58;height:58;left:7648;position:absolute;top:1319" coordorigin="7648,1319" coordsize="58,58">
              <v:shape id="_x0000_s1438" o:spid="_x0000_s1439" style="width:58;height:58;left:7648;position:absolute;top:1319" coordorigin="7648,1319" coordsize="58,58" path="m7677,1319l7657,1327,7648,1346,7656,1367,7675,1377,7696,1369,7706,1351,7699,1329,7681,1319,7677,1319xe" filled="f" stroked="t" strokecolor="black">
                <v:path arrowok="t"/>
              </v:shape>
            </v:group>
            <v:group id="_x0000_s1439" o:spid="_x0000_s1440" style="width:273;height:2;left:7377;position:absolute;top:1350" coordorigin="7377,1350" coordsize="273,2">
              <v:shape id="_x0000_s1440" o:spid="_x0000_s1441" style="width:273;height:2;left:7377;position:absolute;top:1350" coordorigin="7377,1350" coordsize="273,0" path="m7377,1350l7650,1350e" filled="f" stroked="t" strokecolor="black">
                <v:path arrowok="t"/>
              </v:shape>
            </v:group>
            <v:group id="_x0000_s1441" o:spid="_x0000_s1442" style="width:38;height:39;left:7356;position:absolute;top:643" coordorigin="7356,643" coordsize="38,39">
              <v:shape id="_x0000_s1442" o:spid="_x0000_s1443" style="width:38;height:39;left:7356;position:absolute;top:643" coordorigin="7356,643" coordsize="38,39" path="m7385,643l7365,643,7356,651,7356,673,7365,682,7385,682,7394,673,7394,651,7385,643xe" filled="t" fillcolor="black" stroked="f">
                <v:path arrowok="t"/>
              </v:shape>
            </v:group>
            <v:group id="_x0000_s1443" o:spid="_x0000_s1444" style="width:38;height:39;left:7356;position:absolute;top:643" coordorigin="7356,643" coordsize="38,39">
              <v:shape id="_x0000_s1444" o:spid="_x0000_s1445" style="width:38;height:39;left:7356;position:absolute;top:643" coordorigin="7356,643" coordsize="38,39" path="m7375,643l7365,643,7356,651,7356,662,7356,673,7365,682,7375,682,7385,682,7394,673,7394,662,7394,651,7385,643,7375,643xe" filled="f" stroked="t" strokecolor="black">
                <v:path arrowok="t"/>
              </v:shape>
            </v:group>
            <v:group id="_x0000_s1445" o:spid="_x0000_s1446" style="width:2;height:170;left:8229;position:absolute;top:1283" coordorigin="8229,1283" coordsize="2,170">
              <v:shape id="_x0000_s1446" o:spid="_x0000_s1447" style="width:2;height:170;left:8229;position:absolute;top:1283" coordorigin="8229,1283" coordsize="0,170" path="m8229,1283l8229,1453e" filled="f" stroked="t" strokecolor="black">
                <v:path arrowok="t"/>
              </v:shape>
            </v:group>
            <v:group id="_x0000_s1447" o:spid="_x0000_s1448" style="width:273;height:2;left:7952;position:absolute;top:1349" coordorigin="7952,1349" coordsize="273,2">
              <v:shape id="_x0000_s1448" o:spid="_x0000_s1449" style="width:273;height:2;left:7952;position:absolute;top:1349" coordorigin="7952,1349" coordsize="273,0" path="m7952,1349l8225,1349e" filled="f" stroked="t" strokecolor="black">
                <v:path arrowok="t"/>
              </v:shape>
            </v:group>
          </v:group>
        </w:pict>
      </w:r>
      <w:r>
        <w:pict>
          <v:group id="_x0000_s1449" o:spid="_x0000_s1450" style="width:60.85pt;height:14.3pt;margin-top:1.1pt;margin-left:368.5pt;mso-height-relative:page;mso-position-horizontal-relative:page;mso-width-relative:page;position:absolute;z-index:-251636736" coordorigin="7370,22" coordsize="1217,286">
            <v:group id="_x0000_s1450" o:spid="_x0000_s1451" style="width:1202;height:2;left:7378;position:absolute;top:200" coordorigin="7378,200" coordsize="1202,2">
              <v:shape id="_x0000_s1451" o:spid="_x0000_s1452" style="width:1202;height:2;left:7378;position:absolute;top:200" coordorigin="7378,200" coordsize="1202,0" path="m7378,200l8580,200e" filled="f" stroked="t" strokecolor="black">
                <v:path arrowok="t"/>
              </v:shape>
            </v:group>
            <v:group id="_x0000_s1452" o:spid="_x0000_s1453" style="width:517;height:2;left:7870;position:absolute;top:204" coordorigin="7870,204" coordsize="517,2">
              <v:shape id="_x0000_s1453" o:spid="_x0000_s1454" style="width:517;height:2;left:7870;position:absolute;top:204" coordorigin="7870,204" coordsize="517,0" path="m7870,204l8387,204e" filled="f" stroked="t" strokecolor="white">
                <v:path arrowok="t"/>
              </v:shape>
            </v:group>
            <v:group id="_x0000_s1454" o:spid="_x0000_s1455" style="width:517;height:86;left:7870;position:absolute;top:161" coordorigin="7870,161" coordsize="517,86">
              <v:shape id="_x0000_s1455" o:spid="_x0000_s1456" style="width:517;height:86;left:7870;position:absolute;top:161" coordorigin="7870,161" coordsize="517,86" path="m7870,247l8387,247,8387,161,7870,161,7870,247xe" filled="f" stroked="t" strokecolor="black">
                <v:path arrowok="t"/>
              </v:shape>
            </v:group>
            <v:group id="_x0000_s1456" o:spid="_x0000_s1457" style="width:346;height:271;left:7934;position:absolute;top:30" coordorigin="7934,30" coordsize="346,271">
              <v:shape id="_x0000_s1457" o:spid="_x0000_s1458" style="width:346;height:271;left:7934;position:absolute;top:30" coordorigin="7934,30" coordsize="346,271" path="m8179,95l7939,282,7935,285,7934,291,7937,296,7940,300,7947,301,8191,111,8179,95xe" filled="t" fillcolor="black" stroked="f">
                <v:path arrowok="t"/>
              </v:shape>
              <v:shape id="_x0000_s1458" o:spid="_x0000_s1459" style="width:346;height:271;left:7934;position:absolute;top:30" coordorigin="7934,30" coordsize="346,271" path="m8247,80l8199,80,8206,80,8209,85,8212,89,8211,95,8207,99,8191,111,8210,135,8247,80xe" filled="t" fillcolor="black" stroked="f">
                <v:path arrowok="t"/>
              </v:shape>
              <v:shape id="_x0000_s1459" o:spid="_x0000_s1460" style="width:346;height:271;left:7934;position:absolute;top:30" coordorigin="7934,30" coordsize="346,271" path="m8199,80l8179,95,8191,111,8207,99,8211,95,8212,89,8209,85,8206,80,8199,80xe" filled="t" fillcolor="black" stroked="f">
                <v:path arrowok="t"/>
              </v:shape>
              <v:shape id="_x0000_s1460" o:spid="_x0000_s1461" style="width:346;height:271;left:7934;position:absolute;top:30" coordorigin="7934,30" coordsize="346,271" path="m8280,30l8161,72,8179,95,8199,80,8247,80,8280,30xe" filled="t" fillcolor="black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i/>
          <w:spacing w:val="0"/>
          <w:w w:val="100"/>
          <w:sz w:val="18"/>
          <w:szCs w:val="18"/>
        </w:rPr>
        <w:t>a</w:t>
      </w:r>
    </w:p>
    <w:p>
      <w:pPr>
        <w:spacing w:before="69" w:after="0" w:line="218" w:lineRule="exact"/>
        <w:ind w:left="280" w:right="-20"/>
        <w:jc w:val="left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group id="_x0000_s1461" o:spid="_x0000_s1462" style="width:47.45pt;height:49.6pt;margin-top:7.85pt;margin-left:426.15pt;mso-height-relative:page;mso-position-horizontal-relative:page;mso-width-relative:page;position:absolute;z-index:-251635712" coordorigin="8524,158" coordsize="949,993">
            <v:group id="_x0000_s1462" o:spid="_x0000_s1463" style="width:2;height:933;left:9359;position:absolute;top:204" coordorigin="9359,204" coordsize="2,933">
              <v:shape id="_x0000_s1463" o:spid="_x0000_s1464" style="width:2;height:933;left:9359;position:absolute;top:204" coordorigin="9359,204" coordsize="0,933" path="m9359,1137l9359,204e" filled="f" stroked="t" strokecolor="black">
                <v:path arrowok="t"/>
              </v:shape>
            </v:group>
            <v:group id="_x0000_s1464" o:spid="_x0000_s1465" style="width:516;height:2;left:8844;position:absolute;top:212" coordorigin="8844,212" coordsize="516,2">
              <v:shape id="_x0000_s1465" o:spid="_x0000_s1466" style="width:516;height:2;left:8844;position:absolute;top:212" coordorigin="8844,212" coordsize="516,0" path="m8844,212l9360,212e" filled="f" stroked="t" strokecolor="black">
                <v:path arrowok="t"/>
              </v:shape>
            </v:group>
            <v:group id="_x0000_s1466" o:spid="_x0000_s1467" style="width:242;height:2;left:9119;position:absolute;top:1138" coordorigin="9119,1138" coordsize="242,2">
              <v:shape id="_x0000_s1467" o:spid="_x0000_s1468" style="width:242;height:2;left:9119;position:absolute;top:1138" coordorigin="9119,1138" coordsize="242,0" path="m9119,1138l9361,1138e" filled="f" stroked="t" strokecolor="black">
                <v:path arrowok="t"/>
              </v:shape>
            </v:group>
            <v:group id="_x0000_s1468" o:spid="_x0000_s1469" style="width:2;height:285;left:9108;position:absolute;top:858" coordorigin="9108,858" coordsize="2,285">
              <v:shape id="_x0000_s1469" o:spid="_x0000_s1470" style="width:2;height:285;left:9108;position:absolute;top:858" coordorigin="9108,858" coordsize="0,285" path="m9108,858l9108,1143e" filled="f" stroked="t" strokecolor="black">
                <v:path arrowok="t"/>
              </v:shape>
            </v:group>
            <v:group id="_x0000_s1470" o:spid="_x0000_s1471" style="width:50;height:53;left:8821;position:absolute;top:190" coordorigin="8821,190" coordsize="50,53">
              <v:shape id="_x0000_s1471" o:spid="_x0000_s1472" style="width:50;height:53;left:8821;position:absolute;top:190" coordorigin="8821,190" coordsize="50,53" path="m8846,190l8830,195,8821,217,8823,233,8831,241,8849,243,8865,233,8871,212,8866,196,8846,190xe" filled="t" fillcolor="white" stroked="f">
                <v:path arrowok="t"/>
              </v:shape>
            </v:group>
            <v:group id="_x0000_s1472" o:spid="_x0000_s1473" style="width:50;height:53;left:8821;position:absolute;top:190" coordorigin="8821,190" coordsize="50,53">
              <v:shape id="_x0000_s1473" o:spid="_x0000_s1474" style="width:50;height:53;left:8821;position:absolute;top:190" coordorigin="8821,190" coordsize="50,53" path="m8831,241l8849,243,8865,233,8871,212,8866,196,8846,190,8830,195,8821,217,8823,233,8831,241xe" filled="f" stroked="t" strokecolor="black">
                <v:path arrowok="t"/>
              </v:shape>
            </v:group>
            <v:group id="_x0000_s1474" o:spid="_x0000_s1475" style="width:306;height:54;left:8531;position:absolute;top:165" coordorigin="8531,165" coordsize="306,54">
              <v:shape id="_x0000_s1475" o:spid="_x0000_s1476" style="width:306;height:54;left:8531;position:absolute;top:165" coordorigin="8531,165" coordsize="306,54" path="m8838,219l8531,165e" filled="f" stroked="t" strokecolor="black">
                <v:path arrowok="t"/>
              </v:shape>
            </v:group>
            <v:group id="_x0000_s1476" o:spid="_x0000_s1477" style="width:220;height:222;left:9246;position:absolute;top:485" coordorigin="9246,485" coordsize="220,222">
              <v:shape id="_x0000_s1477" o:spid="_x0000_s1478" style="width:220;height:222;left:9246;position:absolute;top:485" coordorigin="9246,485" coordsize="220,222" path="m9355,485l9292,504,9252,555,9246,576,9247,603,9272,667,9321,702,9341,707,9367,705,9429,678,9462,626,9466,605,9464,580,9435,520,9381,488,9355,485xe" filled="t" fillcolor="white" stroked="f">
                <v:path arrowok="t"/>
              </v:shape>
            </v:group>
            <v:group id="_x0000_s1478" o:spid="_x0000_s1479" style="width:220;height:222;left:9246;position:absolute;top:485" coordorigin="9246,485" coordsize="220,222">
              <v:shape id="_x0000_s1479" o:spid="_x0000_s1480" style="width:220;height:222;left:9246;position:absolute;top:485" coordorigin="9246,485" coordsize="220,222" path="m9355,485l9292,504,9252,555,9246,576,9247,603,9272,667,9321,702,9341,707,9367,705,9429,678,9462,626,9466,605,9464,580,9435,520,9381,488,9355,485xe" filled="f" stroked="t" strokecolor="black">
                <v:path arrowok="t"/>
              </v:shape>
            </v:group>
          </v:group>
        </w:pict>
      </w:r>
      <w:r>
        <w:pict>
          <v:shape id="_x0000_s1480" o:spid="_x0000_s1481" type="#_x0000_t202" style="width:5pt;height:9pt;margin-top:10.8pt;margin-left:430.75pt;mso-height-relative:page;mso-position-horizontal-relative:page;mso-width-relative:page;position:absolute;z-index:-251634688" coordsize="21600,21600" filled="f" stroked="f">
            <v:stroke joinstyle="miter"/>
            <v:textbox inset="0,0,0,0">
              <w:txbxContent>
                <w:p>
                  <w:pPr>
                    <w:spacing w:before="0" w:after="0" w:line="180" w:lineRule="exact"/>
                    <w:ind w:right="-67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0"/>
                      <w:w w:val="100"/>
                      <w:sz w:val="18"/>
                      <w:szCs w:val="18"/>
                    </w:rPr>
                    <w:t>S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spacing w:val="-2"/>
          <w:w w:val="100"/>
          <w:position w:val="1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2"/>
          <w:szCs w:val="12"/>
        </w:rPr>
        <w:t>0</w:t>
      </w:r>
    </w:p>
    <w:p>
      <w:pPr>
        <w:spacing w:before="0" w:after="0" w:line="137" w:lineRule="exact"/>
        <w:ind w:left="922" w:right="876"/>
        <w:jc w:val="center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pacing w:val="0"/>
          <w:w w:val="100"/>
          <w:sz w:val="14"/>
          <w:szCs w:val="14"/>
        </w:rPr>
        <w:t>2</w:t>
      </w:r>
    </w:p>
    <w:p>
      <w:pPr>
        <w:tabs>
          <w:tab w:val="left" w:pos="760"/>
          <w:tab w:val="left" w:pos="1480"/>
        </w:tabs>
        <w:spacing w:before="17" w:after="0" w:line="240" w:lineRule="auto"/>
        <w:ind w:left="250" w:right="22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1481" o:spid="_x0000_s1482" style="width:40.2pt;height:22.9pt;margin-top:20.6pt;margin-left:415.1pt;mso-height-relative:page;mso-position-horizontal-relative:page;mso-width-relative:page;position:absolute;z-index:-251633664" coordorigin="8303,412" coordsize="804,458">
            <v:group id="_x0000_s1482" o:spid="_x0000_s1483" style="width:310;height:2;left:8789;position:absolute;top:431" coordorigin="8789,431" coordsize="310,2">
              <v:shape id="_x0000_s1483" o:spid="_x0000_s1484" style="width:310;height:2;left:8789;position:absolute;top:431" coordorigin="8789,431" coordsize="310,0" path="m8789,431l9099,431e" filled="f" stroked="t" strokecolor="black">
                <v:path arrowok="t"/>
              </v:shape>
            </v:group>
            <v:group id="_x0000_s1484" o:spid="_x0000_s1485" style="width:80;height:243;left:8744;position:absolute;top:420" coordorigin="8744,420" coordsize="80,243">
              <v:shape id="_x0000_s1485" o:spid="_x0000_s1486" style="width:80;height:243;left:8744;position:absolute;top:420" coordorigin="8744,420" coordsize="80,243" path="m8774,543l8744,543,8784,663,8814,573,8778,573,8774,568,8774,543xe" filled="t" fillcolor="black" stroked="f">
                <v:path arrowok="t"/>
              </v:shape>
              <v:shape id="_x0000_s1486" o:spid="_x0000_s1487" style="width:80;height:243;left:8744;position:absolute;top:420" coordorigin="8744,420" coordsize="80,243" path="m8790,420l8778,420,8774,424,8774,568,8778,573,8790,573,8794,568,8794,424,8790,420xe" filled="t" fillcolor="black" stroked="f">
                <v:path arrowok="t"/>
              </v:shape>
              <v:shape id="_x0000_s1487" o:spid="_x0000_s1488" style="width:80;height:243;left:8744;position:absolute;top:420" coordorigin="8744,420" coordsize="80,243" path="m8824,543l8794,543,8794,568,8790,573,8814,573,8824,543xe" filled="t" fillcolor="black" stroked="f">
                <v:path arrowok="t"/>
              </v:shape>
            </v:group>
            <v:group id="_x0000_s1488" o:spid="_x0000_s1489" style="width:458;height:97;left:8578;position:absolute;top:663" coordorigin="8578,663" coordsize="458,97">
              <v:shape id="_x0000_s1489" o:spid="_x0000_s1490" style="width:458;height:97;left:8578;position:absolute;top:663" coordorigin="8578,663" coordsize="458,97" path="m8578,760l9036,760,9036,663,8578,663,8578,760xe" filled="f" stroked="t" strokecolor="black">
                <v:path arrowok="t"/>
              </v:shape>
            </v:group>
            <v:group id="_x0000_s1490" o:spid="_x0000_s1491" style="width:2;height:254;left:8310;position:absolute;top:609" coordorigin="8310,609" coordsize="2,254">
              <v:shape id="_x0000_s1491" o:spid="_x0000_s1492" style="width:2;height:254;left:8310;position:absolute;top:609" coordorigin="8310,609" coordsize="0,254" path="m8310,609l8310,863e" filled="f" stroked="t" strokecolor="black">
                <v:path arrowok="t"/>
              </v:shape>
            </v:group>
            <v:group id="_x0000_s1492" o:spid="_x0000_s1493" style="width:273;height:2;left:8311;position:absolute;top:713" coordorigin="8311,713" coordsize="273,2">
              <v:shape id="_x0000_s1493" o:spid="_x0000_s1494" style="width:273;height:2;left:8311;position:absolute;top:713" coordorigin="8311,713" coordsize="273,0" path="m8311,713l8584,713e" filled="f" stroked="t" strokecolor="black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0"/>
          <w:w w:val="100"/>
          <w:position w:val="-11"/>
          <w:sz w:val="18"/>
          <w:szCs w:val="18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-11"/>
          <w:sz w:val="18"/>
          <w:szCs w:val="18"/>
        </w:rPr>
        <w:tab/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0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-5"/>
          <w:sz w:val="18"/>
          <w:szCs w:val="18"/>
        </w:rPr>
        <w:t>A</w:t>
      </w:r>
    </w:p>
    <w:p>
      <w:pPr>
        <w:spacing w:before="89" w:after="0" w:line="240" w:lineRule="auto"/>
        <w:ind w:left="831" w:right="92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pacing w:val="0"/>
          <w:w w:val="100"/>
          <w:sz w:val="18"/>
          <w:szCs w:val="18"/>
        </w:rPr>
        <w:t>P</w:t>
      </w:r>
    </w:p>
    <w:p>
      <w:pPr>
        <w:tabs>
          <w:tab w:val="left" w:pos="980"/>
        </w:tabs>
        <w:spacing w:before="65" w:after="0" w:line="240" w:lineRule="auto"/>
        <w:ind w:right="-20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0"/>
          <w:w w:val="100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2"/>
          <w:szCs w:val="12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2"/>
          <w:szCs w:val="12"/>
        </w:rPr>
        <w:tab/>
      </w:r>
      <w:r>
        <w:rPr>
          <w:rFonts w:ascii="Times New Roman" w:eastAsia="Times New Roman" w:hAnsi="Times New Roman" w:cs="Times New Roman"/>
          <w:i/>
          <w:spacing w:val="0"/>
          <w:w w:val="100"/>
          <w:position w:val="-5"/>
          <w:sz w:val="18"/>
          <w:szCs w:val="18"/>
        </w:rPr>
        <w:t>R</w:t>
      </w:r>
    </w:p>
    <w:p>
      <w:pPr>
        <w:spacing w:after="0" w:line="240" w:lineRule="auto"/>
        <w:jc w:val="left"/>
        <w:rPr>
          <w:rFonts w:ascii="Times New Roman" w:eastAsia="Times New Roman" w:hAnsi="Times New Roman" w:cs="Times New Roman"/>
          <w:sz w:val="18"/>
          <w:szCs w:val="18"/>
        </w:rPr>
        <w:sectPr>
          <w:type w:val="continuous"/>
          <w:pgSz w:w="10440" w:h="14760"/>
          <w:pgMar w:top="1180" w:right="720" w:bottom="960" w:left="1020" w:header="720" w:footer="720" w:gutter="0"/>
          <w:cols w:num="4" w:space="708" w:equalWidth="0">
            <w:col w:w="1407" w:space="1118"/>
            <w:col w:w="1179" w:space="930"/>
            <w:col w:w="1187" w:space="922"/>
            <w:col w:w="1957"/>
          </w:cols>
        </w:sectPr>
      </w:pPr>
    </w:p>
    <w:p>
      <w:pPr>
        <w:tabs>
          <w:tab w:val="left" w:pos="2920"/>
          <w:tab w:val="left" w:pos="5000"/>
          <w:tab w:val="left" w:pos="7160"/>
        </w:tabs>
        <w:spacing w:before="48" w:after="0" w:line="203" w:lineRule="exact"/>
        <w:ind w:left="724" w:right="-20"/>
        <w:jc w:val="lef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18"/>
          <w:szCs w:val="18"/>
        </w:rPr>
        <w:t>D</w:t>
      </w:r>
    </w:p>
    <w:p>
      <w:pPr>
        <w:spacing w:before="3" w:after="0" w:line="140" w:lineRule="exact"/>
        <w:jc w:val="left"/>
        <w:rPr>
          <w:sz w:val="14"/>
          <w:szCs w:val="14"/>
        </w:rPr>
      </w:pPr>
    </w:p>
    <w:p>
      <w:pPr>
        <w:spacing w:before="0" w:after="0" w:line="288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二、填空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（本题共</w:t>
      </w:r>
      <w:r>
        <w:rPr>
          <w:rFonts w:ascii="宋体" w:eastAsia="宋体" w:hAnsi="宋体" w:cs="宋体"/>
          <w:spacing w:val="-53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题，第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题最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一空</w:t>
      </w:r>
      <w:r>
        <w:rPr>
          <w:rFonts w:ascii="宋体" w:eastAsia="宋体" w:hAnsi="宋体" w:cs="宋体"/>
          <w:spacing w:val="-5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分，其余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空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分，共</w:t>
      </w:r>
      <w:r>
        <w:rPr>
          <w:rFonts w:ascii="宋体" w:eastAsia="宋体" w:hAnsi="宋体" w:cs="宋体"/>
          <w:spacing w:val="-5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292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13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淮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镇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铁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江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道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五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山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铁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桥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建成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扬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州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进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步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入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海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经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济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圈。</w:t>
      </w:r>
    </w:p>
    <w:p>
      <w:pPr>
        <w:spacing w:before="17" w:after="0" w:line="312" w:lineRule="exact"/>
        <w:ind w:left="421" w:right="14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大桥</w:t>
      </w:r>
      <w:r>
        <w:rPr>
          <w:rFonts w:ascii="宋体" w:eastAsia="宋体" w:hAnsi="宋体" w:cs="宋体"/>
          <w:spacing w:val="-4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sz w:val="21"/>
          <w:szCs w:val="21"/>
        </w:rPr>
        <w:t>跨</w:t>
      </w:r>
      <w:r>
        <w:rPr>
          <w:rFonts w:ascii="宋体" w:eastAsia="宋体" w:hAnsi="宋体" w:cs="宋体"/>
          <w:spacing w:val="-4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sz w:val="21"/>
          <w:szCs w:val="21"/>
        </w:rPr>
        <w:t>为</w:t>
      </w:r>
      <w:r>
        <w:rPr>
          <w:rFonts w:ascii="宋体" w:eastAsia="宋体" w:hAnsi="宋体" w:cs="宋体"/>
          <w:spacing w:val="-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m</w:t>
      </w:r>
      <w:r>
        <w:rPr>
          <w:rFonts w:ascii="宋体" w:eastAsia="宋体" w:hAnsi="宋体" w:cs="宋体"/>
          <w:spacing w:val="-4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sz w:val="21"/>
          <w:szCs w:val="21"/>
        </w:rPr>
        <w:t>一列</w:t>
      </w:r>
      <w:r>
        <w:rPr>
          <w:rFonts w:ascii="宋体" w:eastAsia="宋体" w:hAnsi="宋体" w:cs="宋体"/>
          <w:spacing w:val="-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长的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高铁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匀速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0s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铁的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 度为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s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桥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的。</w:t>
      </w:r>
    </w:p>
    <w:p>
      <w:pPr>
        <w:spacing w:before="0" w:after="0" w:line="304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14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扬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州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古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远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闻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名</w:t>
      </w:r>
      <w:r>
        <w:rPr>
          <w:rFonts w:ascii="宋体" w:eastAsia="宋体" w:hAnsi="宋体" w:cs="宋体"/>
          <w:spacing w:val="-7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运</w:t>
      </w:r>
      <w:r>
        <w:rPr>
          <w:rFonts w:ascii="宋体" w:eastAsia="宋体" w:hAnsi="宋体" w:cs="宋体"/>
          <w:spacing w:val="-12"/>
          <w:w w:val="100"/>
          <w:position w:val="-1"/>
          <w:sz w:val="21"/>
          <w:szCs w:val="21"/>
        </w:rPr>
        <w:t>河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清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鉴人</w:t>
      </w:r>
      <w:r>
        <w:rPr>
          <w:rFonts w:ascii="宋体" w:eastAsia="宋体" w:hAnsi="宋体" w:cs="宋体"/>
          <w:spacing w:val="-8"/>
          <w:w w:val="100"/>
          <w:position w:val="-1"/>
          <w:sz w:val="21"/>
          <w:szCs w:val="21"/>
        </w:rPr>
        <w:t>”</w:t>
      </w:r>
      <w:r>
        <w:rPr>
          <w:rFonts w:ascii="宋体" w:eastAsia="宋体" w:hAnsi="宋体" w:cs="宋体"/>
          <w:spacing w:val="-12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可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发</w:t>
      </w:r>
      <w:r>
        <w:rPr>
          <w:rFonts w:ascii="宋体" w:eastAsia="宋体" w:hAnsi="宋体" w:cs="宋体"/>
          <w:spacing w:val="2"/>
          <w:w w:val="100"/>
          <w:position w:val="-1"/>
          <w:sz w:val="21"/>
          <w:szCs w:val="21"/>
        </w:rPr>
        <w:t>生</w:t>
      </w:r>
      <w:r>
        <w:rPr>
          <w:rFonts w:ascii="宋体" w:eastAsia="宋体" w:hAnsi="宋体" w:cs="宋体"/>
          <w:spacing w:val="102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镜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面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漫）</w:t>
      </w:r>
    </w:p>
    <w:p>
      <w:pPr>
        <w:spacing w:before="2" w:after="0" w:line="240" w:lineRule="auto"/>
        <w:ind w:left="421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反射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形成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（实像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/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；漫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河畔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看到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边水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浸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起来比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1180" w:right="720" w:bottom="960" w:left="1020" w:header="720" w:footer="720" w:gutter="0"/>
          <w:cols w:space="708"/>
        </w:sectPr>
      </w:pPr>
    </w:p>
    <w:p>
      <w:pPr>
        <w:spacing w:before="8" w:after="0" w:line="254" w:lineRule="auto"/>
        <w:ind w:left="421" w:right="3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实际位置浅了，这是由于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10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；秋日的清晨河面浮着缕缕薄雾，雾是水蒸 气 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（填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名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过程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9" w:after="0" w:line="230" w:lineRule="auto"/>
        <w:ind w:left="404" w:right="2087" w:hanging="292"/>
        <w:jc w:val="both"/>
        <w:rPr>
          <w:rFonts w:ascii="宋体" w:eastAsia="宋体" w:hAnsi="宋体" w:cs="宋体"/>
          <w:sz w:val="21"/>
          <w:szCs w:val="21"/>
        </w:rPr>
      </w:pPr>
      <w:r>
        <w:pict>
          <v:shape id="_x0000_s1494" o:spid="_x0000_s1495" type="#_x0000_t75" style="width:73.35pt;height:71.6pt;margin-top:4.2pt;margin-left:383.1pt;mso-height-relative:page;mso-position-horizontal-relative:page;mso-width-relative:page;position:absolute;z-index:-251632640" coordsize="21600,21600" filled="f">
            <v:imagedata r:id="rId19" o:title=""/>
            <o:lock v:ext="edit" aspectratio="t"/>
          </v:shape>
        </w:pic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杆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2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绕</w:t>
      </w:r>
      <w:r>
        <w:rPr>
          <w:rFonts w:ascii="宋体" w:eastAsia="宋体" w:hAnsi="宋体" w:cs="宋体"/>
          <w:spacing w:val="-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2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 xml:space="preserve">A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杆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3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之比 为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衡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杠杆 类型与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10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相同（选填“钓鱼竿”或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“羊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角锤”）；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）拉力 大小为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物重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</w:p>
    <w:p>
      <w:pPr>
        <w:spacing w:before="0" w:after="0" w:line="314" w:lineRule="exact"/>
        <w:ind w:left="404" w:right="48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化量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比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102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；（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若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向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变为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图中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向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则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变</w:t>
      </w:r>
      <w:r>
        <w:rPr>
          <w:rFonts w:ascii="宋体" w:eastAsia="宋体" w:hAnsi="宋体" w:cs="宋体"/>
          <w:spacing w:val="102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17" w:after="0" w:line="312" w:lineRule="exact"/>
        <w:ind w:left="404" w:right="3983" w:hanging="292"/>
        <w:jc w:val="both"/>
        <w:rPr>
          <w:rFonts w:ascii="宋体" w:eastAsia="宋体" w:hAnsi="宋体" w:cs="宋体"/>
          <w:sz w:val="21"/>
          <w:szCs w:val="21"/>
        </w:rPr>
      </w:pPr>
      <w:r>
        <w:pict>
          <v:group id="_x0000_s1495" o:spid="_x0000_s1496" style="width:169.95pt;height:95.75pt;margin-top:6.85pt;margin-left:288.7pt;mso-height-relative:page;mso-position-horizontal-relative:page;mso-width-relative:page;position:absolute;z-index:-251631616" coordorigin="5774,138" coordsize="3399,1915">
            <v:shape id="_x0000_s1496" o:spid="_x0000_s1497" type="#_x0000_t75" style="width:1562;height:1888;left:5774;position:absolute;top:138" coordsize="21600,21600" filled="f">
              <v:imagedata r:id="rId20" o:title=""/>
              <o:lock v:ext="edit" aspectratio="t"/>
            </v:shape>
            <v:shape id="_x0000_s1497" o:spid="_x0000_s1498" type="#_x0000_t75" style="width:1783;height:1806;left:7390;position:absolute;top:247" coordsize="21600,21600" filled="f">
              <v:imagedata r:id="rId21" o:title=""/>
              <o:lock v:ext="edit" aspectratio="t"/>
            </v:shape>
          </v:group>
        </w:pic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16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冠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-2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国提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倡全 民佩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口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罩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传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播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甲是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 种带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吸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产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口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罩</w:t>
      </w:r>
      <w:r>
        <w:rPr>
          <w:rFonts w:ascii="宋体" w:eastAsia="宋体" w:hAnsi="宋体" w:cs="宋体"/>
          <w:spacing w:val="-4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呼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是由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带 透气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料盒</w:t>
      </w:r>
      <w:r>
        <w:rPr>
          <w:rFonts w:ascii="宋体" w:eastAsia="宋体" w:hAnsi="宋体" w:cs="宋体"/>
          <w:spacing w:val="-5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阀门</w:t>
      </w:r>
      <w:r>
        <w:rPr>
          <w:rFonts w:ascii="宋体" w:eastAsia="宋体" w:hAnsi="宋体" w:cs="宋体"/>
          <w:spacing w:val="-5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组成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其结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构</w:t>
      </w:r>
    </w:p>
    <w:p>
      <w:pPr>
        <w:spacing w:before="0" w:after="0" w:line="312" w:lineRule="exact"/>
        <w:ind w:left="404" w:right="387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如图</w:t>
      </w:r>
      <w:r>
        <w:rPr>
          <w:rFonts w:ascii="宋体" w:eastAsia="宋体" w:hAnsi="宋体" w:cs="宋体"/>
          <w:spacing w:val="-4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sz w:val="21"/>
          <w:szCs w:val="21"/>
        </w:rPr>
        <w:t>所</w:t>
      </w:r>
      <w:r>
        <w:rPr>
          <w:rFonts w:ascii="宋体" w:eastAsia="宋体" w:hAnsi="宋体" w:cs="宋体"/>
          <w:spacing w:val="-4"/>
          <w:sz w:val="21"/>
          <w:szCs w:val="21"/>
        </w:rPr>
        <w:t>示</w:t>
      </w:r>
      <w:r>
        <w:rPr>
          <w:rFonts w:ascii="宋体" w:eastAsia="宋体" w:hAnsi="宋体" w:cs="宋体"/>
          <w:spacing w:val="-28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sz w:val="21"/>
          <w:szCs w:val="21"/>
        </w:rPr>
        <w:t>自</w:t>
      </w:r>
      <w:r>
        <w:rPr>
          <w:rFonts w:ascii="宋体" w:eastAsia="宋体" w:hAnsi="宋体" w:cs="宋体"/>
          <w:spacing w:val="-4"/>
          <w:sz w:val="21"/>
          <w:szCs w:val="21"/>
        </w:rPr>
        <w:t>然</w:t>
      </w:r>
      <w:r>
        <w:rPr>
          <w:rFonts w:ascii="宋体" w:eastAsia="宋体" w:hAnsi="宋体" w:cs="宋体"/>
          <w:spacing w:val="0"/>
          <w:sz w:val="21"/>
          <w:szCs w:val="21"/>
        </w:rPr>
        <w:t>状</w:t>
      </w:r>
      <w:r>
        <w:rPr>
          <w:rFonts w:ascii="宋体" w:eastAsia="宋体" w:hAnsi="宋体" w:cs="宋体"/>
          <w:spacing w:val="-4"/>
          <w:sz w:val="21"/>
          <w:szCs w:val="21"/>
        </w:rPr>
        <w:t>态</w:t>
      </w:r>
      <w:r>
        <w:rPr>
          <w:rFonts w:ascii="宋体" w:eastAsia="宋体" w:hAnsi="宋体" w:cs="宋体"/>
          <w:spacing w:val="0"/>
          <w:sz w:val="21"/>
          <w:szCs w:val="21"/>
        </w:rPr>
        <w:t>下</w:t>
      </w:r>
      <w:r>
        <w:rPr>
          <w:rFonts w:ascii="宋体" w:eastAsia="宋体" w:hAnsi="宋体" w:cs="宋体"/>
          <w:spacing w:val="-28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sz w:val="21"/>
          <w:szCs w:val="21"/>
        </w:rPr>
        <w:t>阀门</w:t>
      </w:r>
      <w:r>
        <w:rPr>
          <w:rFonts w:ascii="宋体" w:eastAsia="宋体" w:hAnsi="宋体" w:cs="宋体"/>
          <w:spacing w:val="-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料盒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 侧壁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呼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胸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缩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肺的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 积减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大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/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</w:p>
    <w:p>
      <w:pPr>
        <w:spacing w:before="0" w:after="0" w:line="295" w:lineRule="exact"/>
        <w:ind w:left="404" w:right="8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气体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排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外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入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口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罩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内</w:t>
      </w:r>
      <w:r>
        <w:rPr>
          <w:rFonts w:ascii="宋体" w:eastAsia="宋体" w:hAnsi="宋体" w:cs="宋体"/>
          <w:spacing w:val="-16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阀门</w:t>
      </w:r>
      <w:r>
        <w:rPr>
          <w:rFonts w:ascii="宋体" w:eastAsia="宋体" w:hAnsi="宋体" w:cs="宋体"/>
          <w:spacing w:val="-56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b</w:t>
      </w:r>
      <w:r>
        <w:rPr>
          <w:rFonts w:ascii="宋体" w:eastAsia="宋体" w:hAnsi="宋体" w:cs="宋体"/>
          <w:spacing w:val="10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打开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关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闭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1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罩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内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气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排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吸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阀门</w:t>
      </w:r>
      <w:r>
        <w:rPr>
          <w:rFonts w:ascii="宋体" w:eastAsia="宋体" w:hAnsi="宋体" w:cs="宋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b</w:t>
      </w:r>
    </w:p>
    <w:p>
      <w:pPr>
        <w:spacing w:before="17" w:after="0" w:line="312" w:lineRule="exact"/>
        <w:ind w:left="404" w:right="66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498" o:spid="_x0000_s1499" type="#_x0000_t75" style="width:117.3pt;height:89.5pt;margin-top:25.9pt;margin-left:350.85pt;mso-height-relative:page;mso-position-horizontal-relative:page;mso-width-relative:page;position:absolute;z-index:-251630592" coordsize="21600,21600" filled="f">
            <v:imagedata r:id="rId22" o:title=""/>
            <o:lock v:ext="edit" aspectratio="t"/>
          </v:shape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（打开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了空气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污染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进入；根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以上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析，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你谈谈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有呼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阀 口罩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条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310" w:lineRule="exact"/>
        <w:ind w:left="113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17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.</w:t>
      </w:r>
      <w:r>
        <w:rPr>
          <w:rFonts w:ascii="宋体" w:eastAsia="宋体" w:hAnsi="宋体" w:cs="宋体"/>
          <w:spacing w:val="0"/>
          <w:sz w:val="21"/>
          <w:szCs w:val="21"/>
        </w:rPr>
        <w:t>如</w:t>
      </w:r>
      <w:r>
        <w:rPr>
          <w:rFonts w:ascii="宋体" w:eastAsia="宋体" w:hAnsi="宋体" w:cs="宋体"/>
          <w:spacing w:val="-4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sz w:val="21"/>
          <w:szCs w:val="21"/>
        </w:rPr>
        <w:t>所</w:t>
      </w:r>
      <w:r>
        <w:rPr>
          <w:rFonts w:ascii="宋体" w:eastAsia="宋体" w:hAnsi="宋体" w:cs="宋体"/>
          <w:spacing w:val="-4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sz w:val="21"/>
          <w:szCs w:val="21"/>
        </w:rPr>
        <w:t>路</w:t>
      </w:r>
      <w:r>
        <w:rPr>
          <w:rFonts w:ascii="宋体" w:eastAsia="宋体" w:hAnsi="宋体" w:cs="宋体"/>
          <w:spacing w:val="-16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sz w:val="21"/>
          <w:szCs w:val="21"/>
        </w:rPr>
        <w:t>灯</w:t>
      </w:r>
      <w:r>
        <w:rPr>
          <w:rFonts w:ascii="宋体" w:eastAsia="宋体" w:hAnsi="宋体" w:cs="宋体"/>
          <w:spacing w:val="0"/>
          <w:sz w:val="21"/>
          <w:szCs w:val="21"/>
        </w:rPr>
        <w:t>泡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position w:val="-2"/>
          <w:sz w:val="14"/>
          <w:szCs w:val="14"/>
        </w:rPr>
        <w:t>1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position w:val="-2"/>
          <w:sz w:val="14"/>
          <w:szCs w:val="14"/>
        </w:rPr>
        <w:t>2</w:t>
      </w:r>
      <w:r>
        <w:rPr>
          <w:rFonts w:ascii="宋体" w:eastAsia="宋体" w:hAnsi="宋体" w:cs="宋体"/>
          <w:spacing w:val="-16"/>
          <w:w w:val="100"/>
          <w:positio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3"/>
          <w:w w:val="100"/>
          <w:position w:val="-2"/>
          <w:sz w:val="14"/>
          <w:szCs w:val="14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别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标</w:t>
      </w:r>
      <w:r>
        <w:rPr>
          <w:rFonts w:ascii="宋体" w:eastAsia="宋体" w:hAnsi="宋体" w:cs="宋体"/>
          <w:spacing w:val="-19"/>
          <w:w w:val="100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>W</w:t>
      </w:r>
      <w:r>
        <w:rPr>
          <w:rFonts w:ascii="宋体" w:eastAsia="宋体" w:hAnsi="宋体" w:cs="宋体"/>
          <w:spacing w:val="-19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-32"/>
          <w:w w:val="100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V</w:t>
      </w:r>
    </w:p>
    <w:p>
      <w:pPr>
        <w:spacing w:before="0" w:after="0" w:line="297" w:lineRule="exact"/>
        <w:ind w:left="421" w:right="2646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W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-104"/>
          <w:w w:val="100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>W</w:t>
      </w:r>
      <w:r>
        <w:rPr>
          <w:rFonts w:ascii="宋体" w:eastAsia="宋体" w:hAnsi="宋体" w:cs="宋体"/>
          <w:spacing w:val="-56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字</w:t>
      </w:r>
      <w:r>
        <w:rPr>
          <w:rFonts w:ascii="宋体" w:eastAsia="宋体" w:hAnsi="宋体" w:cs="宋体"/>
          <w:spacing w:val="-56"/>
          <w:w w:val="100"/>
          <w:position w:val="0"/>
          <w:sz w:val="21"/>
          <w:szCs w:val="21"/>
        </w:rPr>
        <w:t>样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考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温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对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灯丝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电阻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影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响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．</w:t>
      </w:r>
    </w:p>
    <w:p>
      <w:pPr>
        <w:spacing w:before="17" w:after="0" w:line="312" w:lineRule="exact"/>
        <w:ind w:left="617" w:right="2726" w:hanging="50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开关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spacing w:val="19"/>
          <w:w w:val="100"/>
          <w:position w:val="-2"/>
          <w:sz w:val="14"/>
          <w:szCs w:val="1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要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其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只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灯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正常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光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另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只 不烧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源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10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▲  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V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-4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灯泡</w:t>
      </w:r>
      <w:r>
        <w:rPr>
          <w:rFonts w:ascii="宋体" w:eastAsia="宋体" w:hAnsi="宋体" w:cs="宋体"/>
          <w:spacing w:val="-48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-2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-1"/>
          <w:w w:val="100"/>
          <w:position w:val="-2"/>
          <w:sz w:val="14"/>
          <w:szCs w:val="1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产 生的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量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10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▲  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J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29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）如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电源电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 xml:space="preserve">为 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V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，要使电流表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数最大，则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闭合</w:t>
      </w:r>
    </w:p>
    <w:p>
      <w:pPr>
        <w:spacing w:before="0" w:after="0" w:line="312" w:lineRule="exact"/>
        <w:ind w:left="61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开关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流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▲ 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17" w:after="0" w:line="312" w:lineRule="exact"/>
        <w:ind w:left="461" w:right="39" w:hanging="34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18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.</w:t>
      </w:r>
      <w:r>
        <w:rPr>
          <w:rFonts w:ascii="宋体" w:eastAsia="宋体" w:hAnsi="宋体" w:cs="宋体"/>
          <w:spacing w:val="0"/>
          <w:sz w:val="21"/>
          <w:szCs w:val="21"/>
        </w:rPr>
        <w:t>充</w:t>
      </w:r>
      <w:r>
        <w:rPr>
          <w:rFonts w:ascii="宋体" w:eastAsia="宋体" w:hAnsi="宋体" w:cs="宋体"/>
          <w:spacing w:val="-4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sz w:val="21"/>
          <w:szCs w:val="21"/>
        </w:rPr>
        <w:t>宝</w:t>
      </w:r>
      <w:r>
        <w:rPr>
          <w:rFonts w:ascii="宋体" w:eastAsia="宋体" w:hAnsi="宋体" w:cs="宋体"/>
          <w:spacing w:val="-4"/>
          <w:sz w:val="21"/>
          <w:szCs w:val="21"/>
        </w:rPr>
        <w:t>具</w:t>
      </w:r>
      <w:r>
        <w:rPr>
          <w:rFonts w:ascii="宋体" w:eastAsia="宋体" w:hAnsi="宋体" w:cs="宋体"/>
          <w:spacing w:val="0"/>
          <w:sz w:val="21"/>
          <w:szCs w:val="21"/>
        </w:rPr>
        <w:t>有</w:t>
      </w:r>
      <w:r>
        <w:rPr>
          <w:rFonts w:ascii="宋体" w:eastAsia="宋体" w:hAnsi="宋体" w:cs="宋体"/>
          <w:spacing w:val="-4"/>
          <w:sz w:val="21"/>
          <w:szCs w:val="21"/>
        </w:rPr>
        <w:t>充</w:t>
      </w:r>
      <w:r>
        <w:rPr>
          <w:rFonts w:ascii="宋体" w:eastAsia="宋体" w:hAnsi="宋体" w:cs="宋体"/>
          <w:spacing w:val="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sz w:val="21"/>
          <w:szCs w:val="21"/>
        </w:rPr>
        <w:t>供</w:t>
      </w:r>
      <w:r>
        <w:rPr>
          <w:rFonts w:ascii="宋体" w:eastAsia="宋体" w:hAnsi="宋体" w:cs="宋体"/>
          <w:spacing w:val="-4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sz w:val="21"/>
          <w:szCs w:val="21"/>
        </w:rPr>
        <w:t>功</w:t>
      </w:r>
      <w:r>
        <w:rPr>
          <w:rFonts w:ascii="宋体" w:eastAsia="宋体" w:hAnsi="宋体" w:cs="宋体"/>
          <w:spacing w:val="-4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sz w:val="21"/>
          <w:szCs w:val="21"/>
        </w:rPr>
        <w:t>内</w:t>
      </w:r>
      <w:r>
        <w:rPr>
          <w:rFonts w:ascii="宋体" w:eastAsia="宋体" w:hAnsi="宋体" w:cs="宋体"/>
          <w:spacing w:val="-4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sz w:val="21"/>
          <w:szCs w:val="21"/>
        </w:rPr>
        <w:t>单</w:t>
      </w:r>
      <w:r>
        <w:rPr>
          <w:rFonts w:ascii="宋体" w:eastAsia="宋体" w:hAnsi="宋体" w:cs="宋体"/>
          <w:spacing w:val="-4"/>
          <w:sz w:val="21"/>
          <w:szCs w:val="21"/>
        </w:rPr>
        <w:t>节</w:t>
      </w:r>
      <w:r>
        <w:rPr>
          <w:rFonts w:ascii="宋体" w:eastAsia="宋体" w:hAnsi="宋体" w:cs="宋体"/>
          <w:spacing w:val="0"/>
          <w:sz w:val="21"/>
          <w:szCs w:val="21"/>
        </w:rPr>
        <w:t>锂电</w:t>
      </w:r>
      <w:r>
        <w:rPr>
          <w:rFonts w:ascii="宋体" w:eastAsia="宋体" w:hAnsi="宋体" w:cs="宋体"/>
          <w:spacing w:val="-4"/>
          <w:sz w:val="21"/>
          <w:szCs w:val="21"/>
        </w:rPr>
        <w:t>芯</w:t>
      </w:r>
      <w:r>
        <w:rPr>
          <w:rFonts w:ascii="宋体" w:eastAsia="宋体" w:hAnsi="宋体" w:cs="宋体"/>
          <w:spacing w:val="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sz w:val="21"/>
          <w:szCs w:val="21"/>
        </w:rPr>
        <w:t>输</w:t>
      </w:r>
      <w:r>
        <w:rPr>
          <w:rFonts w:ascii="宋体" w:eastAsia="宋体" w:hAnsi="宋体" w:cs="宋体"/>
          <w:spacing w:val="0"/>
          <w:sz w:val="21"/>
          <w:szCs w:val="21"/>
        </w:rPr>
        <w:t>出</w:t>
      </w:r>
      <w:r>
        <w:rPr>
          <w:rFonts w:ascii="宋体" w:eastAsia="宋体" w:hAnsi="宋体" w:cs="宋体"/>
          <w:spacing w:val="-4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sz w:val="21"/>
          <w:szCs w:val="21"/>
        </w:rPr>
        <w:t>压为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V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～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V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芯串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联， 则输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617" w:right="62" w:hanging="50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电压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V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～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连接 在一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选填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串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联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并联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）；</w:t>
      </w:r>
    </w:p>
    <w:p>
      <w:pPr>
        <w:spacing w:before="0" w:after="0" w:line="29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2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手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机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池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标称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容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量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“200</w:t>
      </w:r>
      <w:r>
        <w:rPr>
          <w:rFonts w:ascii="Times New Roman" w:eastAsia="Times New Roman" w:hAnsi="Times New Roman" w:cs="Times New Roman"/>
          <w:spacing w:val="3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mA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·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h”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与手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机相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配的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标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容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量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“100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mA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·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，用</w:t>
      </w:r>
    </w:p>
    <w:p>
      <w:pPr>
        <w:spacing w:before="17" w:after="0" w:line="312" w:lineRule="exact"/>
        <w:ind w:left="617" w:right="6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充电宝给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尽电的该手机充满电，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论上能充</w:t>
      </w:r>
      <w:r>
        <w:rPr>
          <w:rFonts w:ascii="宋体" w:eastAsia="宋体" w:hAnsi="宋体" w:cs="宋体"/>
          <w:spacing w:val="6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10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次；实际使用时能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满的次数 要小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失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421" w:right="3968" w:hanging="308"/>
        <w:jc w:val="both"/>
        <w:rPr>
          <w:rFonts w:ascii="宋体" w:eastAsia="宋体" w:hAnsi="宋体" w:cs="宋体"/>
          <w:sz w:val="21"/>
          <w:szCs w:val="21"/>
        </w:rPr>
      </w:pPr>
      <w:r>
        <w:pict>
          <v:shape id="_x0000_s1499" o:spid="_x0000_s1500" type="#_x0000_t75" style="width:179.55pt;height:101.05pt;margin-top:1.65pt;margin-left:288.6pt;mso-height-relative:page;mso-position-horizontal-relative:page;mso-width-relative:page;position:absolute;z-index:-251629568" coordsize="21600,21600" filled="f">
            <v:imagedata r:id="rId23" o:title=""/>
            <o:lock v:ext="edit" aspectratio="t"/>
          </v:shape>
        </w:pic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19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.</w:t>
      </w:r>
      <w:r>
        <w:rPr>
          <w:rFonts w:ascii="宋体" w:eastAsia="宋体" w:hAnsi="宋体" w:cs="宋体"/>
          <w:spacing w:val="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sz w:val="21"/>
          <w:szCs w:val="21"/>
        </w:rPr>
        <w:t>是</w:t>
      </w:r>
      <w:r>
        <w:rPr>
          <w:rFonts w:ascii="宋体" w:eastAsia="宋体" w:hAnsi="宋体" w:cs="宋体"/>
          <w:spacing w:val="-4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sz w:val="21"/>
          <w:szCs w:val="21"/>
        </w:rPr>
        <w:t>勇</w:t>
      </w:r>
      <w:r>
        <w:rPr>
          <w:rFonts w:ascii="宋体" w:eastAsia="宋体" w:hAnsi="宋体" w:cs="宋体"/>
          <w:spacing w:val="-4"/>
          <w:sz w:val="21"/>
          <w:szCs w:val="21"/>
        </w:rPr>
        <w:t>研</w:t>
      </w:r>
      <w:r>
        <w:rPr>
          <w:rFonts w:ascii="宋体" w:eastAsia="宋体" w:hAnsi="宋体" w:cs="宋体"/>
          <w:spacing w:val="0"/>
          <w:sz w:val="21"/>
          <w:szCs w:val="21"/>
        </w:rPr>
        <w:t>究</w:t>
      </w:r>
      <w:r>
        <w:rPr>
          <w:rFonts w:ascii="宋体" w:eastAsia="宋体" w:hAnsi="宋体" w:cs="宋体"/>
          <w:spacing w:val="-4"/>
          <w:sz w:val="21"/>
          <w:szCs w:val="21"/>
        </w:rPr>
        <w:t>弹</w:t>
      </w:r>
      <w:r>
        <w:rPr>
          <w:rFonts w:ascii="宋体" w:eastAsia="宋体" w:hAnsi="宋体" w:cs="宋体"/>
          <w:spacing w:val="0"/>
          <w:sz w:val="21"/>
          <w:szCs w:val="21"/>
        </w:rPr>
        <w:t>簧</w:t>
      </w:r>
      <w:r>
        <w:rPr>
          <w:rFonts w:ascii="宋体" w:eastAsia="宋体" w:hAnsi="宋体" w:cs="宋体"/>
          <w:spacing w:val="-4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sz w:val="21"/>
          <w:szCs w:val="21"/>
        </w:rPr>
        <w:t>力</w:t>
      </w:r>
      <w:r>
        <w:rPr>
          <w:rFonts w:ascii="宋体" w:eastAsia="宋体" w:hAnsi="宋体" w:cs="宋体"/>
          <w:spacing w:val="-4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sz w:val="21"/>
          <w:szCs w:val="21"/>
        </w:rPr>
        <w:t>数</w:t>
      </w:r>
      <w:r>
        <w:rPr>
          <w:rFonts w:ascii="宋体" w:eastAsia="宋体" w:hAnsi="宋体" w:cs="宋体"/>
          <w:spacing w:val="-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5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距离</w:t>
      </w:r>
      <w:r>
        <w:rPr>
          <w:rFonts w:ascii="宋体" w:eastAsia="宋体" w:hAnsi="宋体" w:cs="宋体"/>
          <w:spacing w:val="-5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中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是实心均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计提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着 物体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浸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溢出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），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 到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F </w:t>
      </w:r>
      <w:r>
        <w:rPr>
          <w:rFonts w:ascii="Times New Roman" w:eastAsia="Times New Roman" w:hAnsi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9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8"/>
          <w:w w:val="100"/>
          <w:sz w:val="21"/>
          <w:szCs w:val="21"/>
        </w:rPr>
        <w:t>的关系图像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8"/>
          <w:w w:val="100"/>
          <w:sz w:val="21"/>
          <w:szCs w:val="21"/>
        </w:rPr>
        <w:t>图乙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8"/>
          <w:w w:val="100"/>
          <w:sz w:val="21"/>
          <w:szCs w:val="21"/>
        </w:rPr>
        <w:t>实线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所示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421" w:right="386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宋体" w:eastAsia="宋体" w:hAnsi="宋体" w:cs="宋体"/>
          <w:spacing w:val="-64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>
        <w:rPr>
          <w:rFonts w:ascii="宋体" w:eastAsia="宋体" w:hAnsi="宋体" w:cs="宋体"/>
          <w:spacing w:val="-3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物体</w:t>
      </w:r>
      <w:r>
        <w:rPr>
          <w:rFonts w:ascii="宋体" w:eastAsia="宋体" w:hAnsi="宋体" w:cs="宋体"/>
          <w:spacing w:val="-5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重为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-68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 浸没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逐渐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水对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</w:p>
    <w:p>
      <w:pPr>
        <w:spacing w:after="0" w:line="312" w:lineRule="exact"/>
        <w:jc w:val="left"/>
        <w:rPr>
          <w:rFonts w:ascii="宋体" w:eastAsia="宋体" w:hAnsi="宋体" w:cs="宋体"/>
          <w:sz w:val="21"/>
          <w:szCs w:val="21"/>
        </w:rPr>
        <w:sectPr>
          <w:pgSz w:w="10440" w:h="14760"/>
          <w:pgMar w:top="1080" w:right="800" w:bottom="1040" w:left="1020" w:header="0" w:footer="767" w:gutter="0"/>
          <w:cols w:space="708"/>
        </w:sectPr>
      </w:pPr>
    </w:p>
    <w:p>
      <w:pPr>
        <w:spacing w:before="31" w:after="0" w:line="312" w:lineRule="exact"/>
        <w:ind w:left="421" w:right="36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器底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▲</w:t>
      </w:r>
      <w:r>
        <w:rPr>
          <w:rFonts w:ascii="宋体" w:eastAsia="宋体" w:hAnsi="宋体" w:cs="宋体"/>
          <w:spacing w:val="3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>（</w:t>
      </w:r>
      <w:r>
        <w:rPr>
          <w:rFonts w:ascii="宋体" w:eastAsia="宋体" w:hAnsi="宋体" w:cs="宋体"/>
          <w:spacing w:val="-4"/>
          <w:w w:val="100"/>
          <w:sz w:val="21"/>
          <w:szCs w:val="21"/>
          <w:u w:val="single" w:color="000000"/>
        </w:rPr>
        <w:t>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>/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/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不变</w:t>
      </w:r>
      <w:r>
        <w:rPr>
          <w:rFonts w:ascii="宋体" w:eastAsia="宋体" w:hAnsi="宋体" w:cs="宋体"/>
          <w:spacing w:val="-67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132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6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63"/>
          <w:w w:val="10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 密度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 ▲  </w:t>
      </w:r>
      <w:r>
        <w:rPr>
          <w:rFonts w:ascii="宋体" w:eastAsia="宋体" w:hAnsi="宋体" w:cs="宋体"/>
          <w:spacing w:val="-9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kg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6"/>
          <w:w w:val="100"/>
          <w:position w:val="10"/>
          <w:sz w:val="14"/>
          <w:szCs w:val="14"/>
        </w:rPr>
        <w:t>3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）小勇换</w:t>
      </w:r>
      <w:r>
        <w:rPr>
          <w:rFonts w:ascii="宋体" w:eastAsia="宋体" w:hAnsi="宋体" w:cs="宋体"/>
          <w:spacing w:val="4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另一种未知</w:t>
      </w:r>
      <w:r>
        <w:rPr>
          <w:rFonts w:ascii="宋体" w:eastAsia="宋体" w:hAnsi="宋体" w:cs="宋体"/>
          <w:spacing w:val="4"/>
          <w:w w:val="100"/>
          <w:position w:val="0"/>
          <w:sz w:val="21"/>
          <w:szCs w:val="21"/>
        </w:rPr>
        <w:t>液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体重复上述</w:t>
      </w:r>
      <w:r>
        <w:rPr>
          <w:rFonts w:ascii="宋体" w:eastAsia="宋体" w:hAnsi="宋体" w:cs="宋体"/>
          <w:spacing w:val="4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验并绘制出</w:t>
      </w:r>
      <w:r>
        <w:rPr>
          <w:rFonts w:ascii="宋体" w:eastAsia="宋体" w:hAnsi="宋体" w:cs="宋体"/>
          <w:spacing w:val="4"/>
          <w:w w:val="100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乙中虚线 所示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像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则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液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密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度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为</w:t>
      </w:r>
      <w:r>
        <w:rPr>
          <w:rFonts w:ascii="宋体" w:eastAsia="宋体" w:hAnsi="宋体" w:cs="宋体"/>
          <w:spacing w:val="10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▲  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kg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10"/>
          <w:sz w:val="14"/>
          <w:szCs w:val="14"/>
        </w:rPr>
        <w:t xml:space="preserve">3  </w:t>
      </w:r>
      <w:r>
        <w:rPr>
          <w:rFonts w:ascii="Times New Roman" w:eastAsia="Times New Roman" w:hAnsi="Times New Roman" w:cs="Times New Roman"/>
          <w:spacing w:val="1"/>
          <w:w w:val="100"/>
          <w:position w:val="10"/>
          <w:sz w:val="14"/>
          <w:szCs w:val="1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29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三、解答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题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（本题共</w:t>
      </w:r>
      <w:r>
        <w:rPr>
          <w:rFonts w:ascii="宋体" w:eastAsia="宋体" w:hAnsi="宋体" w:cs="宋体"/>
          <w:spacing w:val="-53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题，共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分。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答</w:t>
      </w:r>
      <w:r>
        <w:rPr>
          <w:rFonts w:ascii="宋体" w:eastAsia="宋体" w:hAnsi="宋体" w:cs="宋体"/>
          <w:spacing w:val="-53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0"/>
          <w:sz w:val="21"/>
          <w:szCs w:val="21"/>
        </w:rPr>
        <w:t>21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position w:val="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0"/>
          <w:sz w:val="21"/>
          <w:szCs w:val="21"/>
        </w:rPr>
        <w:t>4)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题时应有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题过程）</w:t>
      </w:r>
    </w:p>
    <w:p>
      <w:pPr>
        <w:spacing w:before="0" w:after="0" w:line="312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按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目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作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17" w:after="0" w:line="312" w:lineRule="exact"/>
        <w:ind w:left="113" w:right="140"/>
        <w:jc w:val="left"/>
        <w:rPr>
          <w:rFonts w:ascii="宋体" w:eastAsia="宋体" w:hAnsi="宋体" w:cs="宋体"/>
          <w:spacing w:val="0"/>
          <w:w w:val="100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)</w:t>
      </w:r>
      <w:r>
        <w:rPr>
          <w:rFonts w:ascii="宋体" w:eastAsia="宋体" w:hAnsi="宋体" w:cs="宋体"/>
          <w:spacing w:val="-4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sz w:val="21"/>
          <w:szCs w:val="21"/>
        </w:rPr>
        <w:t>一</w:t>
      </w:r>
      <w:r>
        <w:rPr>
          <w:rFonts w:ascii="宋体" w:eastAsia="宋体" w:hAnsi="宋体" w:cs="宋体"/>
          <w:spacing w:val="-4"/>
          <w:sz w:val="21"/>
          <w:szCs w:val="21"/>
        </w:rPr>
        <w:t>束</w:t>
      </w:r>
      <w:r>
        <w:rPr>
          <w:rFonts w:ascii="宋体" w:eastAsia="宋体" w:hAnsi="宋体" w:cs="宋体"/>
          <w:spacing w:val="0"/>
          <w:sz w:val="21"/>
          <w:szCs w:val="21"/>
        </w:rPr>
        <w:t>入</w:t>
      </w:r>
      <w:r>
        <w:rPr>
          <w:rFonts w:ascii="宋体" w:eastAsia="宋体" w:hAnsi="宋体" w:cs="宋体"/>
          <w:spacing w:val="-4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sz w:val="21"/>
          <w:szCs w:val="21"/>
        </w:rPr>
        <w:t>光线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镜反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射后沿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。 </w:t>
      </w:r>
    </w:p>
    <w:p>
      <w:pPr>
        <w:spacing w:before="17" w:after="0" w:line="312" w:lineRule="exact"/>
        <w:ind w:left="113" w:right="140"/>
        <w:jc w:val="left"/>
        <w:rPr>
          <w:rFonts w:ascii="宋体" w:eastAsia="宋体" w:hAnsi="宋体" w:cs="宋体"/>
          <w:spacing w:val="0"/>
          <w:w w:val="100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庭电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路连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。 </w:t>
      </w:r>
    </w:p>
    <w:p>
      <w:pPr>
        <w:spacing w:before="17" w:after="0" w:line="312" w:lineRule="exact"/>
        <w:ind w:left="113" w:right="14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)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针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方向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针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黑端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图中</w:t>
      </w:r>
    </w:p>
    <w:p>
      <w:pPr>
        <w:spacing w:before="0" w:after="0" w:line="291" w:lineRule="exact"/>
        <w:ind w:left="39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500" o:spid="_x0000_s1501" type="#_x0000_t75" style="width:22.95pt;height:84.05pt;margin-top:5.85pt;margin-left:428.6pt;mso-height-relative:page;mso-position-horizontal-relative:page;mso-width-relative:page;position:absolute;z-index:-251628544" coordsize="21600,21600" filled="f">
            <v:imagedata r:id="rId24" o:title=""/>
            <o:lock v:ext="edit" aspectratio="t"/>
          </v:shape>
        </w:pict>
      </w:r>
      <w:r>
        <w:rPr>
          <w:rFonts w:ascii="宋体" w:eastAsia="宋体" w:hAnsi="宋体" w:cs="宋体"/>
          <w:position w:val="-1"/>
          <w:sz w:val="21"/>
          <w:szCs w:val="21"/>
        </w:rPr>
        <w:t>任一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>条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磁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>感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方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>并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标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磁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5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S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极。</w:t>
      </w:r>
    </w:p>
    <w:p>
      <w:pPr>
        <w:spacing w:before="4" w:after="0" w:line="180" w:lineRule="exact"/>
        <w:jc w:val="left"/>
        <w:rPr>
          <w:sz w:val="18"/>
          <w:szCs w:val="18"/>
        </w:rPr>
      </w:pPr>
    </w:p>
    <w:p>
      <w:pPr>
        <w:spacing w:before="34" w:after="0" w:line="237" w:lineRule="exact"/>
        <w:ind w:right="615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501" o:spid="_x0000_s1502" style="width:86.4pt;height:58.65pt;margin-top:1.2pt;margin-left:195.75pt;mso-height-relative:page;mso-position-horizontal-relative:page;mso-width-relative:page;position:absolute;z-index:-251627520" coordorigin="3915,24" coordsize="1728,1174">
            <v:group id="_x0000_s1502" o:spid="_x0000_s1503" style="width:300;height:392;left:5013;position:absolute;top:760" coordorigin="5013,760" coordsize="300,392">
              <v:shape id="_x0000_s1503" o:spid="_x0000_s1504" style="width:300;height:392;left:5013;position:absolute;top:760" coordorigin="5013,760" coordsize="300,392" path="m5013,1152l5313,1152,5313,760,5013,760,5013,1152xe" filled="f" stroked="t" strokecolor="black">
                <v:path arrowok="t"/>
              </v:shape>
            </v:group>
            <v:group id="_x0000_s1504" o:spid="_x0000_s1505" style="width:2;height:310;left:5145;position:absolute;top:476" coordorigin="5145,476" coordsize="2,310">
              <v:shape id="_x0000_s1505" o:spid="_x0000_s1506" style="width:2;height:310;left:5145;position:absolute;top:476" coordorigin="5145,476" coordsize="0,310" path="m5145,786l5145,476e" filled="f" stroked="t" strokecolor="black">
                <v:path arrowok="t"/>
              </v:shape>
            </v:group>
            <v:group id="_x0000_s1506" o:spid="_x0000_s1507" style="width:69;height:74;left:5117;position:absolute;top:405" coordorigin="5117,405" coordsize="69,74">
              <v:shape id="_x0000_s1507" o:spid="_x0000_s1508" style="width:69;height:74;left:5117;position:absolute;top:405" coordorigin="5117,405" coordsize="69,74" path="m5152,405l5131,411,5117,428,5119,455,5130,471,5147,479,5171,473,5186,459,5184,432,5175,414,5160,406,5152,405xe" filled="t" fillcolor="black" stroked="f">
                <v:path arrowok="t"/>
              </v:shape>
            </v:group>
            <v:group id="_x0000_s1508" o:spid="_x0000_s1509" style="width:69;height:74;left:5117;position:absolute;top:405" coordorigin="5117,405" coordsize="69,74">
              <v:shape id="_x0000_s1509" o:spid="_x0000_s1510" style="width:69;height:74;left:5117;position:absolute;top:405" coordorigin="5117,405" coordsize="69,74" path="m5152,405l5131,411,5117,428,5119,455,5130,471,5147,479,5171,473,5186,459,5184,432,5175,414,5160,406,5152,405xe" filled="f" stroked="t" strokecolor="black">
                <v:path arrowok="t"/>
              </v:shape>
            </v:group>
            <v:group id="_x0000_s1510" o:spid="_x0000_s1511" style="width:191;height:2;left:5290;position:absolute;top:1060" coordorigin="5290,1060" coordsize="191,2">
              <v:shape id="_x0000_s1511" o:spid="_x0000_s1512" style="width:191;height:2;left:5290;position:absolute;top:1060" coordorigin="5290,1060" coordsize="191,0" path="m5290,1060l5481,1060e" filled="f" stroked="t" strokecolor="black">
                <v:path arrowok="t"/>
              </v:shape>
            </v:group>
            <v:group id="_x0000_s1512" o:spid="_x0000_s1513" style="width:186;height:2;left:4856;position:absolute;top:1060" coordorigin="4856,1060" coordsize="186,2">
              <v:shape id="_x0000_s1513" o:spid="_x0000_s1514" style="width:186;height:2;left:4856;position:absolute;top:1060" coordorigin="4856,1060" coordsize="186,0" path="m4856,1060l5042,1060e" filled="f" stroked="t" strokecolor="black">
                <v:path arrowok="t"/>
              </v:shape>
            </v:group>
            <v:group id="_x0000_s1514" o:spid="_x0000_s1515" style="width:248;height:333;left:5042;position:absolute;top:787" coordorigin="5042,787" coordsize="248,333">
              <v:shape id="_x0000_s1515" o:spid="_x0000_s1516" style="width:248;height:333;left:5042;position:absolute;top:787" coordorigin="5042,787" coordsize="248,333" path="m5042,1120l5290,1120,5290,787,5042,787,5042,1120xe" filled="t" fillcolor="white" stroked="f">
                <v:path arrowok="t"/>
              </v:shape>
            </v:group>
            <v:group id="_x0000_s1516" o:spid="_x0000_s1517" style="width:248;height:333;left:5042;position:absolute;top:787" coordorigin="5042,787" coordsize="248,333">
              <v:shape id="_x0000_s1517" o:spid="_x0000_s1518" style="width:248;height:333;left:5042;position:absolute;top:787" coordorigin="5042,787" coordsize="248,333" path="m5042,1120l5290,1120,5290,787,5042,787,5042,1120xe" filled="f" stroked="t" strokecolor="black">
                <v:path arrowok="t"/>
              </v:shape>
            </v:group>
            <v:group id="_x0000_s1518" o:spid="_x0000_s1519" style="width:64;height:108;left:5066;position:absolute;top:960" coordorigin="5066,960" coordsize="64,108">
              <v:shape id="_x0000_s1519" o:spid="_x0000_s1520" style="width:64;height:108;left:5066;position:absolute;top:960" coordorigin="5066,960" coordsize="64,108" path="m5066,960l5130,1068e" filled="f" stroked="t" strokecolor="black">
                <v:path arrowok="t"/>
              </v:shape>
            </v:group>
            <v:group id="_x0000_s1520" o:spid="_x0000_s1521" style="width:50;height:118;left:5186;position:absolute;top:951" coordorigin="5186,951" coordsize="50,118">
              <v:shape id="_x0000_s1521" o:spid="_x0000_s1522" style="width:50;height:118;left:5186;position:absolute;top:951" coordorigin="5186,951" coordsize="50,118" path="m5236,951l5186,1069e" filled="f" stroked="t" strokecolor="black">
                <v:path arrowok="t"/>
              </v:shape>
            </v:group>
            <v:group id="_x0000_s1522" o:spid="_x0000_s1523" style="width:2;height:117;left:5156;position:absolute;top:823" coordorigin="5156,823" coordsize="2,117">
              <v:shape id="_x0000_s1523" o:spid="_x0000_s1524" style="width:2;height:117;left:5156;position:absolute;top:823" coordorigin="5156,823" coordsize="0,117" path="m5156,823l5156,940e" filled="f" stroked="t" strokecolor="black">
                <v:path arrowok="t"/>
              </v:shape>
            </v:group>
            <v:group id="_x0000_s1524" o:spid="_x0000_s1525" style="width:1708;height:2;left:3925;position:absolute;top:406" coordorigin="3925,406" coordsize="1708,2">
              <v:shape id="_x0000_s1525" o:spid="_x0000_s1526" style="width:1708;height:2;left:3925;position:absolute;top:406" coordorigin="3925,406" coordsize="1708,0" path="m3925,406l5633,406e" filled="f" stroked="t" strokecolor="black">
                <v:path arrowok="t"/>
              </v:shape>
            </v:group>
            <v:group id="_x0000_s1526" o:spid="_x0000_s1527" style="width:1708;height:2;left:3925;position:absolute;top:74" coordorigin="3925,74" coordsize="1708,2">
              <v:shape id="_x0000_s1527" o:spid="_x0000_s1528" style="width:1708;height:2;left:3925;position:absolute;top:74" coordorigin="3925,74" coordsize="1708,0" path="m3925,74l5633,74e" filled="f" stroked="t" strokecolor="black">
                <v:path arrowok="t"/>
              </v:shape>
            </v:group>
            <v:group id="_x0000_s1528" o:spid="_x0000_s1529" style="width:1708;height:2;left:3925;position:absolute;top:236" coordorigin="3925,236" coordsize="1708,2">
              <v:shape id="_x0000_s1529" o:spid="_x0000_s1530" style="width:1708;height:2;left:3925;position:absolute;top:236" coordorigin="3925,236" coordsize="1708,0" path="m3925,236l5633,236e" filled="f" stroked="t" strokecolor="black">
                <v:path arrowok="t"/>
              </v:shape>
            </v:group>
            <v:group id="_x0000_s1530" o:spid="_x0000_s1531" style="width:2;height:545;left:4133;position:absolute;top:74" coordorigin="4133,74" coordsize="2,545">
              <v:shape id="_x0000_s1531" o:spid="_x0000_s1532" style="width:2;height:545;left:4133;position:absolute;top:74" coordorigin="4133,74" coordsize="0,545" path="m4133,74l4133,619e" filled="f" stroked="t" strokecolor="black">
                <v:path arrowok="t"/>
              </v:shape>
            </v:group>
            <v:group id="_x0000_s1532" o:spid="_x0000_s1533" style="width:2;height:198;left:4133;position:absolute;top:884" coordorigin="4133,884" coordsize="2,198">
              <v:shape id="_x0000_s1533" o:spid="_x0000_s1534" style="width:2;height:198;left:4133;position:absolute;top:884" coordorigin="4133,884" coordsize="0,198" path="m4133,884l4133,1082e" filled="f" stroked="t" strokecolor="black">
                <v:path arrowok="t"/>
              </v:shape>
            </v:group>
            <v:group id="_x0000_s1534" o:spid="_x0000_s1535" style="width:55;height:68;left:4110;position:absolute;top:797" coordorigin="4110,797" coordsize="55,68">
              <v:shape id="_x0000_s1535" o:spid="_x0000_s1536" style="width:55;height:68;left:4110;position:absolute;top:797" coordorigin="4110,797" coordsize="55,68" path="m4138,797l4119,805,4110,825,4114,851,4128,865,4152,861,4164,846,4162,818,4152,802,4138,797xe" filled="f" stroked="t" strokecolor="black">
                <v:path arrowok="t"/>
              </v:shape>
            </v:group>
            <v:group id="_x0000_s1536" o:spid="_x0000_s1537" style="width:78;height:206;left:4151;position:absolute;top:619" coordorigin="4151,619" coordsize="78,206">
              <v:shape id="_x0000_s1537" o:spid="_x0000_s1538" style="width:78;height:206;left:4151;position:absolute;top:619" coordorigin="4151,619" coordsize="78,206" path="m4151,825l4229,619e" filled="f" stroked="t" strokecolor="black">
                <v:path arrowok="t"/>
              </v:shape>
            </v:group>
            <v:group id="_x0000_s1538" o:spid="_x0000_s1539" style="width:69;height:74;left:4104;position:absolute;top:34" coordorigin="4104,34" coordsize="69,74">
              <v:shape id="_x0000_s1539" o:spid="_x0000_s1540" style="width:69;height:74;left:4104;position:absolute;top:34" coordorigin="4104,34" coordsize="69,74" path="m4139,34l4118,40,4104,57,4106,84,4117,100,4134,108,4158,102,4173,88,4171,61,4162,43,4147,35,4139,34xe" filled="t" fillcolor="black" stroked="f">
                <v:path arrowok="t"/>
              </v:shape>
            </v:group>
            <v:group id="_x0000_s1540" o:spid="_x0000_s1541" style="width:69;height:74;left:4104;position:absolute;top:34" coordorigin="4104,34" coordsize="69,74">
              <v:shape id="_x0000_s1541" o:spid="_x0000_s1542" style="width:69;height:74;left:4104;position:absolute;top:34" coordorigin="4104,34" coordsize="69,74" path="m4139,34l4118,40,4104,57,4106,84,4117,100,4134,108,4158,102,4173,88,4171,61,4162,43,4147,35,4139,34xe" filled="f" stroked="t" strokecolor="black">
                <v:path arrowok="t"/>
              </v:shape>
            </v:group>
            <v:group id="_x0000_s1542" o:spid="_x0000_s1543" style="width:587;height:14;left:4133;position:absolute;top:1068" coordorigin="4133,1068" coordsize="587,14">
              <v:shape id="_x0000_s1543" o:spid="_x0000_s1544" style="width:587;height:14;left:4133;position:absolute;top:1068" coordorigin="4133,1068" coordsize="587,14" path="m4133,1082l4720,1068e" filled="f" stroked="t" strokecolor="black">
                <v:path arrowok="t"/>
              </v:shape>
            </v:group>
            <v:group id="_x0000_s1544" o:spid="_x0000_s1545" style="width:204;height:213;left:4288;position:absolute;top:975" coordorigin="4288,975" coordsize="204,213">
              <v:shape id="_x0000_s1545" o:spid="_x0000_s1546" style="width:204;height:213;left:4288;position:absolute;top:975" coordorigin="4288,975" coordsize="204,213" path="m4390,975l4329,996,4293,1050,4288,1073,4290,1098,4320,1159,4374,1188,4400,1186,4460,1158,4490,1104,4492,1082,4490,1059,4458,1002,4399,975,4390,975xe" filled="t" fillcolor="white" stroked="f">
                <v:path arrowok="t"/>
              </v:shape>
            </v:group>
            <v:group id="_x0000_s1546" o:spid="_x0000_s1547" style="width:204;height:213;left:4288;position:absolute;top:975" coordorigin="4288,975" coordsize="204,213">
              <v:shape id="_x0000_s1547" o:spid="_x0000_s1548" style="width:204;height:213;left:4288;position:absolute;top:975" coordorigin="4288,975" coordsize="204,213" path="m4390,975l4329,996,4293,1050,4288,1073,4290,1098,4320,1159,4374,1188,4400,1186,4460,1158,4490,1104,4492,1082,4490,1059,4458,1002,4399,975,4390,975xe" filled="f" stroked="t" strokecolor="black">
                <v:path arrowok="t"/>
              </v:shape>
            </v:group>
            <v:group id="_x0000_s1548" o:spid="_x0000_s1549" style="width:144;height:151;left:4318;position:absolute;top:1006" coordorigin="4318,1006" coordsize="144,151">
              <v:shape id="_x0000_s1549" o:spid="_x0000_s1550" style="width:144;height:151;left:4318;position:absolute;top:1006" coordorigin="4318,1006" coordsize="144,151" path="m4318,1006l4462,1158e" filled="f" stroked="t" strokecolor="black">
                <v:path arrowok="t"/>
              </v:shape>
            </v:group>
            <v:group id="_x0000_s1550" o:spid="_x0000_s1551" style="width:144;height:151;left:4318;position:absolute;top:1006" coordorigin="4318,1006" coordsize="144,151">
              <v:shape id="_x0000_s1551" o:spid="_x0000_s1552" style="width:144;height:151;left:4318;position:absolute;top:1006" coordorigin="4318,1006" coordsize="144,151" path="m4318,1158l4462,1006e" filled="f" stroked="t" strokecolor="black">
                <v:path arrowok="t"/>
              </v:shape>
            </v:group>
          </v:group>
        </w:pict>
      </w:r>
      <w:r>
        <w:pict>
          <v:shape id="_x0000_s1552" o:spid="_x0000_s1553" type="#_x0000_t75" style="width:83.4pt;height:45.35pt;margin-top:6.5pt;margin-left:67.4pt;mso-height-relative:page;mso-position-horizontal-relative:page;mso-width-relative:page;position:absolute;z-index:-251626496" coordsize="21600,21600" filled="f">
            <v:imagedata r:id="rId25" o:title=""/>
            <o:lock v:ext="edit" aspectratio="t"/>
          </v:shape>
        </w:pict>
      </w:r>
      <w:r>
        <w:pict>
          <v:shape id="_x0000_s1553" o:spid="_x0000_s1554" type="#_x0000_t75" style="width:89.8pt;height:50.2pt;margin-top:3.65pt;margin-left:306.85pt;mso-height-relative:page;mso-position-horizontal-relative:page;mso-width-relative:page;position:absolute;z-index:-251625472" coordsize="21600,21600" filled="f">
            <v:imagedata r:id="rId26" o:title=""/>
            <o:lock v:ext="edit" aspectratio="t"/>
          </v:shape>
        </w:pic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F</w:t>
      </w:r>
    </w:p>
    <w:p>
      <w:pPr>
        <w:spacing w:before="8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after="0" w:line="200" w:lineRule="exact"/>
        <w:jc w:val="left"/>
        <w:rPr>
          <w:sz w:val="20"/>
          <w:szCs w:val="20"/>
        </w:rPr>
        <w:sectPr>
          <w:pgSz w:w="10440" w:h="14760"/>
          <w:pgMar w:top="1080" w:right="720" w:bottom="960" w:left="1020" w:header="0" w:footer="767" w:gutter="0"/>
          <w:cols w:space="708"/>
        </w:sectPr>
      </w:pPr>
    </w:p>
    <w:p>
      <w:pPr>
        <w:spacing w:before="74" w:after="0" w:line="261" w:lineRule="exact"/>
        <w:ind w:left="1937" w:right="-20"/>
        <w:jc w:val="left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position w:val="-2"/>
          <w:sz w:val="18"/>
          <w:szCs w:val="18"/>
        </w:rPr>
        <w:t>第</w:t>
      </w:r>
      <w:r>
        <w:rPr>
          <w:rFonts w:ascii="宋体" w:eastAsia="宋体" w:hAnsi="宋体" w:cs="宋体"/>
          <w:spacing w:val="-46"/>
          <w:position w:val="-2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18"/>
          <w:szCs w:val="18"/>
        </w:rPr>
        <w:t>2</w:t>
      </w:r>
      <w:r>
        <w:rPr>
          <w:rFonts w:ascii="宋体" w:eastAsia="宋体" w:hAnsi="宋体" w:cs="宋体"/>
          <w:spacing w:val="0"/>
          <w:position w:val="-2"/>
          <w:sz w:val="18"/>
          <w:szCs w:val="18"/>
        </w:rPr>
        <w:t>0</w:t>
      </w:r>
      <w:r>
        <w:rPr>
          <w:rFonts w:ascii="宋体" w:eastAsia="宋体" w:hAnsi="宋体" w:cs="宋体"/>
          <w:spacing w:val="-43"/>
          <w:position w:val="-2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2"/>
          <w:sz w:val="18"/>
          <w:szCs w:val="18"/>
        </w:rPr>
        <w:t>题图</w:t>
      </w:r>
    </w:p>
    <w:p>
      <w:pPr>
        <w:tabs>
          <w:tab w:val="left" w:pos="3420"/>
          <w:tab w:val="left" w:pos="5660"/>
        </w:tabs>
        <w:spacing w:before="0" w:after="0" w:line="176" w:lineRule="exact"/>
        <w:ind w:left="1177" w:right="-20"/>
        <w:jc w:val="left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t>甲图</w:t>
      </w: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t>乙图</w:t>
      </w: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18"/>
          <w:szCs w:val="18"/>
        </w:rPr>
        <w:t>丙图</w:t>
      </w:r>
    </w:p>
    <w:p>
      <w:pPr>
        <w:spacing w:before="34" w:after="0" w:line="240" w:lineRule="auto"/>
        <w:ind w:left="360" w:right="78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</w:p>
    <w:p>
      <w:pPr>
        <w:spacing w:before="34" w:after="0" w:line="275" w:lineRule="exact"/>
        <w:ind w:left="-34" w:right="519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position w:val="-1"/>
          <w:sz w:val="18"/>
          <w:szCs w:val="18"/>
        </w:rPr>
        <w:t>第</w:t>
      </w:r>
      <w:r>
        <w:rPr>
          <w:rFonts w:ascii="宋体" w:eastAsia="宋体" w:hAnsi="宋体" w:cs="宋体"/>
          <w:spacing w:val="-46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18"/>
          <w:szCs w:val="18"/>
        </w:rPr>
        <w:t>题图</w:t>
      </w:r>
    </w:p>
    <w:p>
      <w:pPr>
        <w:spacing w:after="0" w:line="275" w:lineRule="exact"/>
        <w:jc w:val="center"/>
        <w:rPr>
          <w:rFonts w:ascii="宋体" w:eastAsia="宋体" w:hAnsi="宋体" w:cs="宋体"/>
          <w:sz w:val="18"/>
          <w:szCs w:val="18"/>
        </w:rPr>
        <w:sectPr>
          <w:type w:val="continuous"/>
          <w:pgSz w:w="10440" w:h="14760"/>
          <w:pgMar w:top="1180" w:right="720" w:bottom="960" w:left="1020" w:header="720" w:footer="720" w:gutter="0"/>
          <w:cols w:num="2" w:space="708" w:equalWidth="0">
            <w:col w:w="6914" w:space="393"/>
            <w:col w:w="1393"/>
          </w:cols>
        </w:sectPr>
      </w:pPr>
    </w:p>
    <w:p>
      <w:pPr>
        <w:spacing w:before="63" w:after="0" w:line="312" w:lineRule="exact"/>
        <w:ind w:left="461" w:right="36" w:hanging="34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21</w:t>
      </w:r>
      <w:r>
        <w:rPr>
          <w:rFonts w:ascii="Times New Roman" w:eastAsia="Times New Roman" w:hAnsi="Times New Roman" w:cs="Times New Roman"/>
          <w:spacing w:val="-25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个重</w:t>
      </w:r>
      <w:r>
        <w:rPr>
          <w:rFonts w:ascii="宋体" w:eastAsia="宋体" w:hAnsi="宋体" w:cs="宋体"/>
          <w:spacing w:val="-5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上升</w:t>
      </w:r>
      <w:r>
        <w:rPr>
          <w:rFonts w:ascii="宋体" w:eastAsia="宋体" w:hAnsi="宋体" w:cs="宋体"/>
          <w:spacing w:val="-5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过程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拉 力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率为</w:t>
      </w:r>
      <w:r>
        <w:rPr>
          <w:rFonts w:ascii="宋体" w:eastAsia="宋体" w:hAnsi="宋体" w:cs="宋体"/>
          <w:spacing w:val="-5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W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效率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4"/>
          <w:w w:val="100"/>
          <w:sz w:val="21"/>
          <w:szCs w:val="21"/>
        </w:rPr>
        <w:t>%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。求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功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 滑轮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296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554" o:spid="_x0000_s1555" type="#_x0000_t75" style="width:147.4pt;height:116.45pt;margin-top:5.2pt;margin-left:321.35pt;mso-height-relative:page;mso-position-horizontal-relative:page;mso-width-relative:page;position:absolute;z-index:-251624448" coordsize="21600,21600" filled="f">
            <v:imagedata r:id="rId27" o:title=""/>
            <o:lock v:ext="edit" aspectratio="t"/>
          </v:shape>
        </w:pic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甲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置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观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水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沸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”实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：</w:t>
      </w:r>
    </w:p>
    <w:p>
      <w:pPr>
        <w:spacing w:before="0" w:after="0" w:line="312" w:lineRule="exact"/>
        <w:ind w:left="39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甲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瓶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水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温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度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102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℃。</w:t>
      </w:r>
    </w:p>
    <w:p>
      <w:pPr>
        <w:spacing w:before="17" w:after="0" w:line="312" w:lineRule="exact"/>
        <w:ind w:left="964" w:right="3392" w:hanging="56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3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腾后</w:t>
      </w:r>
      <w:r>
        <w:rPr>
          <w:rFonts w:ascii="宋体" w:eastAsia="宋体" w:hAnsi="宋体" w:cs="宋体"/>
          <w:spacing w:val="-3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加热</w:t>
      </w:r>
      <w:r>
        <w:rPr>
          <w:rFonts w:ascii="宋体" w:eastAsia="宋体" w:hAnsi="宋体" w:cs="宋体"/>
          <w:spacing w:val="-3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98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（选 填“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0" w:after="0" w:line="312" w:lineRule="exact"/>
        <w:ind w:left="964" w:right="3290" w:hanging="56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7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沸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间后</w:t>
      </w:r>
      <w:r>
        <w:rPr>
          <w:rFonts w:ascii="宋体" w:eastAsia="宋体" w:hAnsi="宋体" w:cs="宋体"/>
          <w:spacing w:val="-6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灯</w:t>
      </w:r>
      <w:r>
        <w:rPr>
          <w:rFonts w:ascii="宋体" w:eastAsia="宋体" w:hAnsi="宋体" w:cs="宋体"/>
          <w:spacing w:val="-6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停止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沸腾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12"/>
          <w:w w:val="100"/>
          <w:sz w:val="21"/>
          <w:szCs w:val="21"/>
        </w:rPr>
        <w:t>时一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12"/>
          <w:w w:val="100"/>
          <w:sz w:val="21"/>
          <w:szCs w:val="21"/>
        </w:rPr>
        <w:t>同学用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橡</w:t>
      </w:r>
      <w:r>
        <w:rPr>
          <w:rFonts w:ascii="宋体" w:eastAsia="宋体" w:hAnsi="宋体" w:cs="宋体"/>
          <w:spacing w:val="12"/>
          <w:w w:val="100"/>
          <w:sz w:val="21"/>
          <w:szCs w:val="21"/>
        </w:rPr>
        <w:t>皮塞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塞</w:t>
      </w:r>
      <w:r>
        <w:rPr>
          <w:rFonts w:ascii="宋体" w:eastAsia="宋体" w:hAnsi="宋体" w:cs="宋体"/>
          <w:spacing w:val="12"/>
          <w:w w:val="100"/>
          <w:sz w:val="21"/>
          <w:szCs w:val="21"/>
        </w:rPr>
        <w:t>住烧</w:t>
      </w:r>
      <w:r>
        <w:rPr>
          <w:rFonts w:ascii="宋体" w:eastAsia="宋体" w:hAnsi="宋体" w:cs="宋体"/>
          <w:spacing w:val="16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12"/>
          <w:w w:val="100"/>
          <w:sz w:val="21"/>
          <w:szCs w:val="21"/>
        </w:rPr>
        <w:t>口并将其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倒 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，向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瓶底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浇冷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，如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乙所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，结果发</w:t>
      </w:r>
    </w:p>
    <w:p>
      <w:pPr>
        <w:spacing w:before="0" w:after="0" w:line="312" w:lineRule="exact"/>
        <w:ind w:left="964" w:right="141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4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水又重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沸腾了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这是因</w:t>
      </w:r>
      <w:r>
        <w:rPr>
          <w:rFonts w:ascii="宋体" w:eastAsia="宋体" w:hAnsi="宋体" w:cs="宋体"/>
          <w:spacing w:val="6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10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；另一组 同学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口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-2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被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-2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蒸气 的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能转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421" w:right="140" w:hanging="30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23</w:t>
      </w:r>
      <w:r>
        <w:rPr>
          <w:rFonts w:ascii="Times New Roman" w:eastAsia="Times New Roman" w:hAnsi="Times New Roman" w:cs="Times New Roman"/>
          <w:spacing w:val="-45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44"/>
          <w:w w:val="100"/>
          <w:sz w:val="21"/>
          <w:szCs w:val="21"/>
        </w:rPr>
        <w:t>）在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规律</w:t>
      </w:r>
      <w:r>
        <w:rPr>
          <w:rFonts w:ascii="宋体" w:eastAsia="宋体" w:hAnsi="宋体" w:cs="宋体"/>
          <w:spacing w:val="-4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所示</w:t>
      </w:r>
      <w:r>
        <w:rPr>
          <w:rFonts w:ascii="宋体" w:eastAsia="宋体" w:hAnsi="宋体" w:cs="宋体"/>
          <w:spacing w:val="-4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高为</w:t>
      </w:r>
      <w:r>
        <w:rPr>
          <w:rFonts w:ascii="宋体" w:eastAsia="宋体" w:hAnsi="宋体" w:cs="宋体"/>
          <w:spacing w:val="-5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-44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（由 发光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凸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固定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座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记</w:t>
      </w:r>
    </w:p>
    <w:p>
      <w:pPr>
        <w:spacing w:before="0" w:after="0" w:line="280" w:lineRule="exact"/>
        <w:ind w:left="421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shape id="_x0000_s1555" o:spid="_x0000_s1556" type="#_x0000_t75" style="width:178.05pt;height:55.4pt;margin-top:16.5pt;margin-left:286.35pt;mso-height-relative:page;mso-position-horizontal-relative:page;mso-width-relative:page;position:absolute;z-index:-251623424" coordsize="21600,21600" filled="f">
            <v:imagedata r:id="rId28" o:title=""/>
            <o:lock v:ext="edit" aspectratio="t"/>
          </v:shape>
        </w:pic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录的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凸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透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镜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成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像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分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据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数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记录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取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整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数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：</w:t>
      </w:r>
    </w:p>
    <w:p>
      <w:pPr>
        <w:spacing w:before="3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112" w:right="-2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557" type="#_x0000_t75" style="width:210.5pt;height:56.7pt" coordsize="21600,21600" filled="f">
            <v:imagedata r:id="rId29" o:title=""/>
            <o:lock v:ext="edit" aspectratio="t"/>
            <w10:anchorlock/>
          </v:shape>
        </w:pict>
      </w:r>
    </w:p>
    <w:p>
      <w:pPr>
        <w:spacing w:before="12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镜的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距为</w:t>
      </w:r>
      <w:r>
        <w:rPr>
          <w:rFonts w:ascii="宋体" w:eastAsia="宋体" w:hAnsi="宋体" w:cs="宋体"/>
          <w:spacing w:val="10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m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7" w:after="0" w:line="312" w:lineRule="exact"/>
        <w:ind w:left="644" w:right="39" w:hanging="53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宋体" w:eastAsia="宋体" w:hAnsi="宋体" w:cs="宋体"/>
          <w:spacing w:val="-8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sz w:val="21"/>
          <w:szCs w:val="21"/>
        </w:rPr>
        <w:t>第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具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座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刻度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的像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此 时</w:t>
      </w:r>
      <w:r>
        <w:rPr>
          <w:rFonts w:ascii="宋体" w:eastAsia="宋体" w:hAnsi="宋体" w:cs="宋体"/>
          <w:spacing w:val="-4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尖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凸透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镜</w:t>
      </w:r>
      <w:r>
        <w:rPr>
          <w:rFonts w:ascii="宋体" w:eastAsia="宋体" w:hAnsi="宋体" w:cs="宋体"/>
          <w:spacing w:val="-4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屏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-4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会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0" w:after="0" w:line="279" w:lineRule="exact"/>
        <w:ind w:left="64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出现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手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指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尖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像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spacing w:before="2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把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光具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>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成实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像</w:t>
      </w:r>
    </w:p>
    <w:p>
      <w:pPr>
        <w:spacing w:after="0" w:line="240" w:lineRule="auto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1180" w:right="720" w:bottom="960" w:left="1020" w:header="720" w:footer="720" w:gutter="0"/>
          <w:cols w:space="708"/>
        </w:sectPr>
      </w:pPr>
    </w:p>
    <w:p>
      <w:pPr>
        <w:spacing w:before="0" w:after="0" w:line="240" w:lineRule="auto"/>
        <w:ind w:left="64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的高度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m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7" w:after="0" w:line="312" w:lineRule="exact"/>
        <w:ind w:left="644" w:right="44" w:hanging="53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当物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距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等于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焦距</w:t>
      </w:r>
      <w:r>
        <w:rPr>
          <w:rFonts w:ascii="宋体" w:eastAsia="宋体" w:hAnsi="宋体" w:cs="宋体"/>
          <w:spacing w:val="-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了烛 焰正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此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释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477" w:right="149" w:hanging="36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24</w:t>
      </w:r>
      <w:r>
        <w:rPr>
          <w:rFonts w:ascii="Times New Roman" w:eastAsia="Times New Roman" w:hAnsi="Times New Roman" w:cs="Times New Roman"/>
          <w:spacing w:val="-33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3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影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的因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素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3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-3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 丙三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i/>
          <w:spacing w:val="-2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木块</w:t>
      </w:r>
      <w:r>
        <w:rPr>
          <w:rFonts w:ascii="宋体" w:eastAsia="宋体" w:hAnsi="宋体" w:cs="宋体"/>
          <w:spacing w:val="-11"/>
          <w:w w:val="10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接</w:t>
      </w:r>
    </w:p>
    <w:p>
      <w:pPr>
        <w:spacing w:before="0" w:after="0" w:line="280" w:lineRule="exact"/>
        <w:ind w:left="477" w:right="-20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556" o:spid="_x0000_s1558" style="width:287.95pt;height:40.75pt;margin-top:34pt;margin-left:85.05pt;mso-height-relative:page;mso-position-horizontal-relative:page;mso-width-relative:page;position:absolute;z-index:-251622400" coordorigin="1701,681" coordsize="5759,815">
            <v:shape id="_x0000_s1557" o:spid="_x0000_s1559" type="#_x0000_t75" style="width:5759;height:672;left:1701;position:absolute;top:824" coordsize="21600,21600" filled="f">
              <v:imagedata r:id="rId30" o:title=""/>
              <o:lock v:ext="edit" aspectratio="t"/>
            </v:shape>
            <v:shape id="_x0000_s1558" o:spid="_x0000_s1560" type="#_x0000_t75" style="width:250;height:273;left:3801;position:absolute;top:688" coordsize="21600,21600" filled="f">
              <v:imagedata r:id="rId31" o:title=""/>
              <o:lock v:ext="edit" aspectratio="t"/>
            </v:shape>
            <v:group id="_x0000_s1559" o:spid="_x0000_s1561" style="width:250;height:273;left:3801;position:absolute;top:688" coordorigin="3801,688" coordsize="250,273">
              <v:shape id="_x0000_s1560" o:spid="_x0000_s1562" style="width:250;height:273;left:3801;position:absolute;top:688" coordorigin="3801,688" coordsize="250,273" path="m3801,961l4051,961,4051,688,3801,688,3801,961xe" filled="f" stroked="t" strokecolor="black">
                <v:path arrowok="t"/>
              </v:shape>
            </v:group>
          </v:group>
        </w:pict>
      </w:r>
      <w:r>
        <w:pict>
          <v:shape id="_x0000_s1561" o:spid="_x0000_s1563" type="#_x0000_t75" style="width:31pt;height:57.25pt;margin-top:23.6pt;margin-left:405pt;mso-height-relative:page;mso-position-horizontal-relative:page;mso-width-relative:page;position:absolute;z-index:-251621376" coordsize="21600,21600" filled="f">
            <v:imagedata r:id="rId32" o:title=""/>
            <o:lock v:ext="edit" aspectratio="t"/>
          </v:shape>
        </w:pic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触面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同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丙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较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粗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糙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木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板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接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触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8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2790" w:right="5558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i/>
          <w:spacing w:val="0"/>
          <w:w w:val="100"/>
          <w:sz w:val="21"/>
          <w:szCs w:val="21"/>
        </w:rPr>
        <w:t>D</w:t>
      </w:r>
    </w:p>
    <w:p>
      <w:pPr>
        <w:tabs>
          <w:tab w:val="left" w:pos="2780"/>
          <w:tab w:val="left" w:pos="4720"/>
        </w:tabs>
        <w:spacing w:before="30" w:after="0" w:line="240" w:lineRule="auto"/>
        <w:ind w:left="887" w:right="362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i/>
          <w:spacing w:val="0"/>
          <w:w w:val="100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0"/>
          <w:w w:val="100"/>
          <w:position w:val="2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i/>
          <w:spacing w:val="0"/>
          <w:w w:val="100"/>
          <w:positio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i/>
          <w:spacing w:val="0"/>
          <w:w w:val="100"/>
          <w:position w:val="0"/>
          <w:sz w:val="21"/>
          <w:szCs w:val="21"/>
        </w:rPr>
        <w:t>C</w:t>
      </w:r>
    </w:p>
    <w:p>
      <w:pPr>
        <w:spacing w:before="2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3440"/>
          <w:tab w:val="left" w:pos="5240"/>
          <w:tab w:val="left" w:pos="7300"/>
        </w:tabs>
        <w:spacing w:before="0" w:after="0" w:line="240" w:lineRule="auto"/>
        <w:ind w:left="1465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丁</w:t>
      </w:r>
    </w:p>
    <w:p>
      <w:pPr>
        <w:spacing w:before="9" w:after="0" w:line="260" w:lineRule="exact"/>
        <w:jc w:val="left"/>
        <w:rPr>
          <w:sz w:val="26"/>
          <w:szCs w:val="26"/>
        </w:rPr>
      </w:pPr>
    </w:p>
    <w:p>
      <w:pPr>
        <w:spacing w:before="0" w:after="0" w:line="288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1</w:t>
      </w:r>
      <w:r>
        <w:rPr>
          <w:rFonts w:ascii="宋体" w:eastAsia="宋体" w:hAnsi="宋体" w:cs="宋体"/>
          <w:spacing w:val="-44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始</w:t>
      </w:r>
      <w:r>
        <w:rPr>
          <w:rFonts w:ascii="宋体" w:eastAsia="宋体" w:hAnsi="宋体" w:cs="宋体"/>
          <w:spacing w:val="-48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该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学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较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拉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木块</w:t>
      </w:r>
      <w:r>
        <w:rPr>
          <w:rFonts w:ascii="宋体" w:eastAsia="宋体" w:hAnsi="宋体" w:cs="宋体"/>
          <w:spacing w:val="-48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木块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没动</w:t>
      </w:r>
      <w:r>
        <w:rPr>
          <w:rFonts w:ascii="宋体" w:eastAsia="宋体" w:hAnsi="宋体" w:cs="宋体"/>
          <w:spacing w:val="-4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此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擦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力</w:t>
      </w:r>
      <w:r>
        <w:rPr>
          <w:rFonts w:ascii="宋体" w:eastAsia="宋体" w:hAnsi="宋体" w:cs="宋体"/>
          <w:spacing w:val="10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拉</w:t>
      </w:r>
      <w:r>
        <w:rPr>
          <w:rFonts w:ascii="宋体" w:eastAsia="宋体" w:hAnsi="宋体" w:cs="宋体"/>
          <w:spacing w:val="-44"/>
          <w:w w:val="100"/>
          <w:position w:val="0"/>
          <w:sz w:val="21"/>
          <w:szCs w:val="21"/>
        </w:rPr>
        <w:t>力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填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大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于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、</w:t>
      </w:r>
    </w:p>
    <w:p>
      <w:pPr>
        <w:spacing w:before="17" w:after="0" w:line="312" w:lineRule="exact"/>
        <w:ind w:left="684" w:right="257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小于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等于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）；该同学要知道滑动摩擦力的大小，他应该使木块在水平木板上 做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运动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由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擦力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684" w:right="253" w:hanging="57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）但此实验的不足之处恰恰是很难保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木块做这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的运动，若在甲装置中木块运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过 程中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大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或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不变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）。</w:t>
      </w:r>
    </w:p>
    <w:p>
      <w:pPr>
        <w:tabs>
          <w:tab w:val="left" w:pos="7740"/>
          <w:tab w:val="left" w:pos="8160"/>
        </w:tabs>
        <w:spacing w:before="0" w:after="0" w:line="29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3</w:t>
      </w:r>
      <w:r>
        <w:rPr>
          <w:rFonts w:ascii="宋体" w:eastAsia="宋体" w:hAnsi="宋体" w:cs="宋体"/>
          <w:spacing w:val="-8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活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摩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擦</w:t>
      </w:r>
      <w:r>
        <w:rPr>
          <w:rFonts w:ascii="宋体" w:eastAsia="宋体" w:hAnsi="宋体" w:cs="宋体"/>
          <w:spacing w:val="-8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摩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擦等</w:t>
      </w:r>
      <w:r>
        <w:rPr>
          <w:rFonts w:ascii="宋体" w:eastAsia="宋体" w:hAnsi="宋体" w:cs="宋体"/>
          <w:spacing w:val="-8"/>
          <w:w w:val="100"/>
          <w:position w:val="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如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丁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示</w:t>
      </w:r>
      <w:r>
        <w:rPr>
          <w:rFonts w:ascii="宋体" w:eastAsia="宋体" w:hAnsi="宋体" w:cs="宋体"/>
          <w:spacing w:val="-1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判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断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正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确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8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▲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spacing w:before="17" w:after="0" w:line="312" w:lineRule="exact"/>
        <w:ind w:left="644" w:right="3115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．瓶子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作用 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的摩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擦力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大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擦力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变大</w:t>
      </w:r>
    </w:p>
    <w:p>
      <w:pPr>
        <w:spacing w:before="0" w:after="0" w:line="312" w:lineRule="exact"/>
        <w:ind w:left="488" w:right="46" w:hanging="376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562" o:spid="_x0000_s1564" style="width:414.05pt;height:108.85pt;margin-top:35.3pt;margin-left:41.75pt;mso-height-relative:page;mso-position-horizontal-relative:page;mso-width-relative:page;position:absolute;z-index:-251620352" coordorigin="836,707" coordsize="8281,2177">
            <v:shape id="_x0000_s1563" o:spid="_x0000_s1565" type="#_x0000_t75" style="width:5807;height:1890;left:836;position:absolute;top:817" coordsize="21600,21600" filled="f">
              <v:imagedata r:id="rId33" o:title=""/>
              <o:lock v:ext="edit" aspectratio="t"/>
            </v:shape>
            <v:shape id="_x0000_s1564" o:spid="_x0000_s1566" type="#_x0000_t75" style="width:2474;height:2177;left:6643;position:absolute;top:707" coordsize="21600,21600" filled="f">
              <v:imagedata r:id="rId34" o:title=""/>
              <o:lock v:ext="edit" aspectratio="t"/>
            </v:shape>
          </v:group>
        </w:pic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仪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3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Ω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 待测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导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根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连接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完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7" w:after="0" w:line="312" w:lineRule="exact"/>
        <w:ind w:left="601" w:right="42" w:hanging="488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2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表几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乎 无示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障可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5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i/>
          <w:spacing w:val="2"/>
          <w:w w:val="100"/>
          <w:position w:val="-2"/>
          <w:sz w:val="14"/>
          <w:szCs w:val="14"/>
        </w:rPr>
        <w:t>x</w:t>
      </w:r>
      <w:r>
        <w:rPr>
          <w:rFonts w:ascii="宋体" w:eastAsia="宋体" w:hAnsi="宋体" w:cs="宋体"/>
          <w:spacing w:val="10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291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程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获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据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：</w:t>
      </w:r>
    </w:p>
    <w:p>
      <w:pPr>
        <w:spacing w:before="8" w:after="0" w:line="30" w:lineRule="exact"/>
        <w:jc w:val="left"/>
        <w:rPr>
          <w:sz w:val="4"/>
          <w:szCs w:val="4"/>
        </w:rPr>
      </w:pPr>
    </w:p>
    <w:tbl>
      <w:tblPr>
        <w:tblStyle w:val="TableNormal"/>
        <w:tblW w:w="0" w:type="auto"/>
        <w:tblInd w:w="67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1257"/>
        <w:gridCol w:w="1252"/>
        <w:gridCol w:w="1257"/>
        <w:gridCol w:w="1252"/>
        <w:gridCol w:w="1257"/>
      </w:tblGrid>
      <w:tr>
        <w:tblPrEx>
          <w:tblW w:w="0" w:type="auto"/>
          <w:tblInd w:w="67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0" w:after="0" w:line="240" w:lineRule="exact"/>
              <w:ind w:left="299" w:right="-20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18"/>
                <w:szCs w:val="18"/>
              </w:rPr>
              <w:t>序号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550" w:right="5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546" w:right="5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549" w:right="5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3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546" w:right="5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549" w:right="52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5</w:t>
            </w:r>
          </w:p>
        </w:tc>
      </w:tr>
      <w:tr>
        <w:tblPrEx>
          <w:tblW w:w="0" w:type="auto"/>
          <w:tblInd w:w="67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2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0" w:after="0" w:line="254" w:lineRule="exact"/>
              <w:ind w:left="119" w:right="-2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0"/>
                <w:sz w:val="18"/>
                <w:szCs w:val="18"/>
              </w:rPr>
              <w:t>电压</w:t>
            </w:r>
            <w:r>
              <w:rPr>
                <w:rFonts w:ascii="宋体" w:eastAsia="宋体" w:hAnsi="宋体" w:cs="宋体"/>
                <w:spacing w:val="-46"/>
                <w:positio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w w:val="100"/>
                <w:position w:val="0"/>
                <w:sz w:val="18"/>
                <w:szCs w:val="1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position w:val="0"/>
                <w:sz w:val="18"/>
                <w:szCs w:val="18"/>
              </w:rPr>
              <w:t>/V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482" w:right="45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6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477" w:right="45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481" w:right="45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478" w:right="45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485" w:right="45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0</w:t>
            </w:r>
          </w:p>
        </w:tc>
      </w:tr>
      <w:tr>
        <w:tblPrEx>
          <w:tblW w:w="0" w:type="auto"/>
          <w:tblInd w:w="67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8"/>
        </w:trPr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0" w:after="0" w:line="254" w:lineRule="exact"/>
              <w:ind w:left="155" w:right="-20"/>
              <w:jc w:val="lef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0"/>
                <w:sz w:val="18"/>
                <w:szCs w:val="18"/>
              </w:rPr>
              <w:t>电流</w:t>
            </w:r>
            <w:r>
              <w:rPr>
                <w:rFonts w:ascii="宋体" w:eastAsia="宋体" w:hAnsi="宋体" w:cs="宋体"/>
                <w:spacing w:val="-46"/>
                <w:positio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0"/>
                <w:w w:val="100"/>
                <w:position w:val="0"/>
                <w:sz w:val="18"/>
                <w:szCs w:val="1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position w:val="0"/>
                <w:sz w:val="18"/>
                <w:szCs w:val="18"/>
              </w:rPr>
              <w:t>/A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437" w:right="4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434" w:right="4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481" w:right="45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8</w:t>
            </w:r>
          </w:p>
        </w:tc>
        <w:tc>
          <w:tcPr>
            <w:tcW w:w="1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433" w:right="4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0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spacing w:before="47" w:after="0" w:line="240" w:lineRule="auto"/>
              <w:ind w:left="437" w:right="4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100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18"/>
                <w:szCs w:val="18"/>
              </w:rPr>
              <w:t>0</w:t>
            </w:r>
          </w:p>
        </w:tc>
      </w:tr>
    </w:tbl>
    <w:p>
      <w:pPr>
        <w:spacing w:before="0" w:after="0" w:line="276" w:lineRule="exact"/>
        <w:ind w:left="53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0"/>
          <w:sz w:val="21"/>
          <w:szCs w:val="21"/>
        </w:rPr>
        <w:t>第三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流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据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误</w:t>
      </w:r>
      <w:r>
        <w:rPr>
          <w:rFonts w:ascii="宋体" w:eastAsia="宋体" w:hAnsi="宋体" w:cs="宋体"/>
          <w:spacing w:val="-4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0"/>
          <w:sz w:val="21"/>
          <w:szCs w:val="21"/>
        </w:rPr>
        <w:t>应为</w:t>
      </w:r>
      <w:r>
        <w:rPr>
          <w:rFonts w:ascii="宋体" w:eastAsia="宋体" w:hAnsi="宋体" w:cs="宋体"/>
          <w:spacing w:val="-56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36</w:t>
      </w:r>
      <w:r>
        <w:rPr>
          <w:rFonts w:ascii="Times New Roman" w:eastAsia="Times New Roman" w:hAnsi="Times New Roman" w:cs="Times New Roman"/>
          <w:spacing w:val="-4"/>
          <w:w w:val="100"/>
          <w:position w:val="0"/>
          <w:sz w:val="21"/>
          <w:szCs w:val="21"/>
        </w:rPr>
        <w:t>A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出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现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这一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错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误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可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因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是</w:t>
      </w:r>
      <w:r>
        <w:rPr>
          <w:rFonts w:ascii="宋体" w:eastAsia="宋体" w:hAnsi="宋体" w:cs="宋体"/>
          <w:spacing w:val="1"/>
          <w:w w:val="100"/>
          <w:position w:val="0"/>
          <w:sz w:val="21"/>
          <w:szCs w:val="21"/>
        </w:rPr>
        <w:t>：</w:t>
      </w:r>
      <w:r>
        <w:rPr>
          <w:rFonts w:ascii="宋体" w:eastAsia="宋体" w:hAnsi="宋体" w:cs="宋体"/>
          <w:spacing w:val="10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12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格中第</w:t>
      </w:r>
      <w:r>
        <w:rPr>
          <w:rFonts w:ascii="宋体" w:eastAsia="宋体" w:hAnsi="宋体" w:cs="宋体"/>
          <w:spacing w:val="-40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7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和第</w:t>
      </w:r>
      <w:r>
        <w:rPr>
          <w:rFonts w:ascii="宋体" w:eastAsia="宋体" w:hAnsi="宋体" w:cs="宋体"/>
          <w:spacing w:val="-37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4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组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据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别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是滑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片位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滑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变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两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端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获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据这</w:t>
      </w:r>
    </w:p>
    <w:p>
      <w:pPr>
        <w:spacing w:after="0" w:line="312" w:lineRule="exact"/>
        <w:jc w:val="left"/>
        <w:rPr>
          <w:rFonts w:ascii="宋体" w:eastAsia="宋体" w:hAnsi="宋体" w:cs="宋体"/>
          <w:sz w:val="21"/>
          <w:szCs w:val="21"/>
        </w:rPr>
        <w:sectPr>
          <w:pgSz w:w="10440" w:h="14760"/>
          <w:pgMar w:top="1080" w:right="820" w:bottom="960" w:left="1020" w:header="0" w:footer="767" w:gutter="0"/>
          <w:cols w:space="708"/>
        </w:sectPr>
      </w:pPr>
    </w:p>
    <w:p>
      <w:pPr>
        <w:spacing w:before="0" w:after="0" w:line="240" w:lineRule="auto"/>
        <w:ind w:left="617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两组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滑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17" w:after="0" w:line="312" w:lineRule="exact"/>
        <w:ind w:left="629" w:right="314" w:hanging="516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5</w:t>
      </w:r>
      <w:r>
        <w:rPr>
          <w:rFonts w:ascii="宋体" w:eastAsia="宋体" w:hAnsi="宋体" w:cs="宋体"/>
          <w:spacing w:val="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sz w:val="21"/>
          <w:szCs w:val="21"/>
        </w:rPr>
        <w:t>实</w:t>
      </w:r>
      <w:r>
        <w:rPr>
          <w:rFonts w:ascii="宋体" w:eastAsia="宋体" w:hAnsi="宋体" w:cs="宋体"/>
          <w:spacing w:val="-4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sz w:val="21"/>
          <w:szCs w:val="21"/>
        </w:rPr>
        <w:t>压</w:t>
      </w:r>
      <w:r>
        <w:rPr>
          <w:rFonts w:ascii="宋体" w:eastAsia="宋体" w:hAnsi="宋体" w:cs="宋体"/>
          <w:spacing w:val="-4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sz w:val="21"/>
          <w:szCs w:val="21"/>
        </w:rPr>
        <w:t>损</w:t>
      </w:r>
      <w:r>
        <w:rPr>
          <w:rFonts w:ascii="宋体" w:eastAsia="宋体" w:hAnsi="宋体" w:cs="宋体"/>
          <w:spacing w:val="-4"/>
          <w:sz w:val="21"/>
          <w:szCs w:val="21"/>
        </w:rPr>
        <w:t>坏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sz w:val="21"/>
          <w:szCs w:val="21"/>
        </w:rPr>
        <w:t>利</w:t>
      </w:r>
      <w:r>
        <w:rPr>
          <w:rFonts w:ascii="宋体" w:eastAsia="宋体" w:hAnsi="宋体" w:cs="宋体"/>
          <w:spacing w:val="0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sz w:val="21"/>
          <w:szCs w:val="21"/>
        </w:rPr>
        <w:t>其</w:t>
      </w:r>
      <w:r>
        <w:rPr>
          <w:rFonts w:ascii="宋体" w:eastAsia="宋体" w:hAnsi="宋体" w:cs="宋体"/>
          <w:spacing w:val="0"/>
          <w:sz w:val="21"/>
          <w:szCs w:val="21"/>
        </w:rPr>
        <w:t>他</w:t>
      </w:r>
      <w:r>
        <w:rPr>
          <w:rFonts w:ascii="宋体" w:eastAsia="宋体" w:hAnsi="宋体" w:cs="宋体"/>
          <w:spacing w:val="-4"/>
          <w:sz w:val="21"/>
          <w:szCs w:val="21"/>
        </w:rPr>
        <w:t>的原</w:t>
      </w:r>
      <w:r>
        <w:rPr>
          <w:rFonts w:ascii="宋体" w:eastAsia="宋体" w:hAnsi="宋体" w:cs="宋体"/>
          <w:spacing w:val="0"/>
          <w:sz w:val="21"/>
          <w:szCs w:val="21"/>
        </w:rPr>
        <w:t>有器</w:t>
      </w:r>
      <w:r>
        <w:rPr>
          <w:rFonts w:ascii="宋体" w:eastAsia="宋体" w:hAnsi="宋体" w:cs="宋体"/>
          <w:spacing w:val="-4"/>
          <w:sz w:val="21"/>
          <w:szCs w:val="21"/>
        </w:rPr>
        <w:t>材</w:t>
      </w:r>
      <w:r>
        <w:rPr>
          <w:rFonts w:ascii="宋体" w:eastAsia="宋体" w:hAnsi="宋体" w:cs="宋体"/>
          <w:spacing w:val="0"/>
          <w:sz w:val="21"/>
          <w:szCs w:val="21"/>
        </w:rPr>
        <w:t>也</w:t>
      </w:r>
      <w:r>
        <w:rPr>
          <w:rFonts w:ascii="宋体" w:eastAsia="宋体" w:hAnsi="宋体" w:cs="宋体"/>
          <w:spacing w:val="-4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sz w:val="21"/>
          <w:szCs w:val="21"/>
        </w:rPr>
        <w:t>测</w:t>
      </w:r>
      <w:r>
        <w:rPr>
          <w:rFonts w:ascii="宋体" w:eastAsia="宋体" w:hAnsi="宋体" w:cs="宋体"/>
          <w:spacing w:val="-4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sz w:val="21"/>
          <w:szCs w:val="21"/>
        </w:rPr>
        <w:t>未</w:t>
      </w:r>
      <w:r>
        <w:rPr>
          <w:rFonts w:ascii="宋体" w:eastAsia="宋体" w:hAnsi="宋体" w:cs="宋体"/>
          <w:spacing w:val="-4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sz w:val="21"/>
          <w:szCs w:val="21"/>
        </w:rPr>
        <w:t>电阻</w:t>
      </w:r>
      <w:r>
        <w:rPr>
          <w:rFonts w:ascii="宋体" w:eastAsia="宋体" w:hAnsi="宋体" w:cs="宋体"/>
          <w:spacing w:val="-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i/>
          <w:spacing w:val="0"/>
          <w:w w:val="100"/>
          <w:position w:val="-2"/>
          <w:sz w:val="14"/>
          <w:szCs w:val="14"/>
        </w:rPr>
        <w:t>x</w:t>
      </w:r>
      <w:r>
        <w:rPr>
          <w:rFonts w:ascii="Times New Roman" w:eastAsia="Times New Roman" w:hAnsi="Times New Roman" w:cs="Times New Roman"/>
          <w:i/>
          <w:spacing w:val="3"/>
          <w:w w:val="100"/>
          <w:position w:val="-2"/>
          <w:sz w:val="14"/>
          <w:szCs w:val="14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阻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电路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如 图丙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滑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变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值为</w:t>
      </w:r>
      <w:r>
        <w:rPr>
          <w:rFonts w:ascii="宋体" w:eastAsia="宋体" w:hAnsi="宋体" w:cs="宋体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position w:val="-2"/>
          <w:sz w:val="14"/>
          <w:szCs w:val="14"/>
        </w:rPr>
        <w:t>0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电压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未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知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且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不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请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列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相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实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步 骤补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充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完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整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：</w:t>
      </w:r>
    </w:p>
    <w:p>
      <w:pPr>
        <w:spacing w:before="0" w:after="0" w:line="310" w:lineRule="exact"/>
        <w:ind w:left="53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①闭</w:t>
      </w:r>
      <w:r>
        <w:rPr>
          <w:rFonts w:ascii="宋体" w:eastAsia="宋体" w:hAnsi="宋体" w:cs="宋体"/>
          <w:spacing w:val="-4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sz w:val="21"/>
          <w:szCs w:val="21"/>
        </w:rPr>
        <w:t>开关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>S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sz w:val="21"/>
          <w:szCs w:val="21"/>
        </w:rPr>
        <w:t>滑</w:t>
      </w:r>
      <w:r>
        <w:rPr>
          <w:rFonts w:ascii="宋体" w:eastAsia="宋体" w:hAnsi="宋体" w:cs="宋体"/>
          <w:spacing w:val="-4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sz w:val="21"/>
          <w:szCs w:val="21"/>
        </w:rPr>
        <w:t>变</w:t>
      </w:r>
      <w:r>
        <w:rPr>
          <w:rFonts w:ascii="宋体" w:eastAsia="宋体" w:hAnsi="宋体" w:cs="宋体"/>
          <w:spacing w:val="-4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sz w:val="21"/>
          <w:szCs w:val="21"/>
        </w:rPr>
        <w:t>滑片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移到</w:t>
      </w:r>
      <w:r>
        <w:rPr>
          <w:rFonts w:ascii="宋体" w:eastAsia="宋体" w:hAnsi="宋体" w:cs="宋体"/>
          <w:spacing w:val="-5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录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示数</w:t>
      </w:r>
      <w:r>
        <w:rPr>
          <w:rFonts w:ascii="宋体" w:eastAsia="宋体" w:hAnsi="宋体" w:cs="宋体"/>
          <w:spacing w:val="-5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position w:val="-2"/>
          <w:sz w:val="14"/>
          <w:szCs w:val="14"/>
        </w:rPr>
        <w:t>1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spacing w:before="0" w:after="0" w:line="313" w:lineRule="exact"/>
        <w:ind w:left="53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②闭</w:t>
      </w:r>
      <w:r>
        <w:rPr>
          <w:rFonts w:ascii="宋体" w:eastAsia="宋体" w:hAnsi="宋体" w:cs="宋体"/>
          <w:spacing w:val="-4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sz w:val="21"/>
          <w:szCs w:val="21"/>
        </w:rPr>
        <w:t>开关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>S</w:t>
      </w:r>
      <w:r>
        <w:rPr>
          <w:rFonts w:ascii="宋体" w:eastAsia="宋体" w:hAnsi="宋体" w:cs="宋体"/>
          <w:spacing w:val="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sz w:val="21"/>
          <w:szCs w:val="21"/>
        </w:rPr>
        <w:t>滑</w:t>
      </w:r>
      <w:r>
        <w:rPr>
          <w:rFonts w:ascii="宋体" w:eastAsia="宋体" w:hAnsi="宋体" w:cs="宋体"/>
          <w:spacing w:val="-4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sz w:val="21"/>
          <w:szCs w:val="21"/>
        </w:rPr>
        <w:t>变</w:t>
      </w:r>
      <w:r>
        <w:rPr>
          <w:rFonts w:ascii="宋体" w:eastAsia="宋体" w:hAnsi="宋体" w:cs="宋体"/>
          <w:spacing w:val="-4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sz w:val="21"/>
          <w:szCs w:val="21"/>
        </w:rPr>
        <w:t>滑片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0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移到</w:t>
      </w:r>
      <w:r>
        <w:rPr>
          <w:rFonts w:ascii="宋体" w:eastAsia="宋体" w:hAnsi="宋体" w:cs="宋体"/>
          <w:spacing w:val="98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-5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position w:val="-2"/>
          <w:sz w:val="14"/>
          <w:szCs w:val="14"/>
        </w:rPr>
        <w:t>2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；</w:t>
      </w:r>
    </w:p>
    <w:p>
      <w:pPr>
        <w:spacing w:before="0" w:after="0" w:line="311" w:lineRule="exact"/>
        <w:ind w:left="53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③写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式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i/>
          <w:spacing w:val="-2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i/>
          <w:spacing w:val="-2"/>
          <w:w w:val="100"/>
          <w:position w:val="-2"/>
          <w:sz w:val="14"/>
          <w:szCs w:val="14"/>
        </w:rPr>
        <w:t>x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=</w:t>
      </w:r>
      <w:r>
        <w:rPr>
          <w:rFonts w:ascii="宋体" w:eastAsia="宋体" w:hAnsi="宋体" w:cs="宋体"/>
          <w:spacing w:val="10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用已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知量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测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量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符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号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示</w:t>
      </w:r>
      <w:r>
        <w:rPr>
          <w:rFonts w:ascii="宋体" w:eastAsia="宋体" w:hAnsi="宋体" w:cs="宋体"/>
          <w:spacing w:val="-3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after="0" w:line="311" w:lineRule="exact"/>
        <w:jc w:val="left"/>
        <w:rPr>
          <w:rFonts w:ascii="宋体" w:eastAsia="宋体" w:hAnsi="宋体" w:cs="宋体"/>
          <w:sz w:val="21"/>
          <w:szCs w:val="21"/>
        </w:rPr>
        <w:sectPr>
          <w:pgSz w:w="10440" w:h="14760"/>
          <w:pgMar w:top="1080" w:right="540" w:bottom="1040" w:left="1020" w:header="0" w:footer="767" w:gutter="0"/>
          <w:cols w:space="708"/>
        </w:sectPr>
      </w:pPr>
    </w:p>
    <w:p>
      <w:pPr>
        <w:spacing w:before="0" w:after="0" w:line="294" w:lineRule="exact"/>
        <w:ind w:left="113" w:right="-74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8"/>
          <w:w w:val="100"/>
          <w:position w:val="-1"/>
          <w:sz w:val="21"/>
          <w:szCs w:val="21"/>
        </w:rPr>
        <w:t>6</w:t>
      </w:r>
      <w:r>
        <w:rPr>
          <w:rFonts w:ascii="宋体" w:eastAsia="宋体" w:hAnsi="宋体" w:cs="宋体"/>
          <w:spacing w:val="-192"/>
          <w:w w:val="100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.</w:t>
      </w:r>
    </w:p>
    <w:p>
      <w:pPr>
        <w:spacing w:before="0" w:after="0" w:line="294" w:lineRule="exact"/>
        <w:ind w:right="-20"/>
        <w:jc w:val="left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68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明用</w:t>
      </w:r>
      <w:r>
        <w:rPr>
          <w:rFonts w:ascii="宋体" w:eastAsia="宋体" w:hAnsi="宋体" w:cs="宋体"/>
          <w:spacing w:val="-56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的注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器</w:t>
      </w:r>
      <w:r>
        <w:rPr>
          <w:rFonts w:ascii="宋体" w:eastAsia="宋体" w:hAnsi="宋体" w:cs="宋体"/>
          <w:spacing w:val="-72"/>
          <w:w w:val="100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量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>0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～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弹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簧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和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刻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度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尺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粗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略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测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气压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after="0" w:line="294" w:lineRule="exact"/>
        <w:jc w:val="left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1180" w:right="540" w:bottom="960" w:left="1020" w:header="720" w:footer="720" w:gutter="0"/>
          <w:cols w:num="2" w:space="708" w:equalWidth="0">
            <w:col w:w="384" w:space="136"/>
            <w:col w:w="8360"/>
          </w:cols>
        </w:sectPr>
      </w:pPr>
    </w:p>
    <w:p>
      <w:pPr>
        <w:spacing w:before="21" w:after="0" w:line="312" w:lineRule="exact"/>
        <w:ind w:left="113" w:right="282"/>
        <w:jc w:val="left"/>
        <w:rPr>
          <w:rFonts w:ascii="宋体" w:eastAsia="宋体" w:hAnsi="宋体" w:cs="宋体"/>
          <w:spacing w:val="0"/>
          <w:w w:val="100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步骤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端，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帽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孔。 </w:t>
      </w:r>
    </w:p>
    <w:p>
      <w:pPr>
        <w:spacing w:before="21" w:after="0" w:line="312" w:lineRule="exact"/>
        <w:ind w:left="113" w:right="28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步骤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慢拉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活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塞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时，</w:t>
      </w:r>
    </w:p>
    <w:p>
      <w:pPr>
        <w:spacing w:before="0" w:after="0" w:line="312" w:lineRule="exact"/>
        <w:ind w:left="113" w:right="3809" w:firstLine="852"/>
        <w:jc w:val="left"/>
        <w:rPr>
          <w:rFonts w:ascii="宋体" w:eastAsia="宋体" w:hAnsi="宋体" w:cs="宋体"/>
          <w:spacing w:val="0"/>
          <w:w w:val="100"/>
          <w:sz w:val="21"/>
          <w:szCs w:val="21"/>
        </w:rPr>
      </w:pPr>
      <w:r>
        <w:pict>
          <v:shape id="_x0000_s1565" o:spid="_x0000_s1567" type="#_x0000_t75" style="width:120.2pt;height:33.8pt;margin-top:5.1pt;margin-left:350.1pt;mso-height-relative:page;mso-position-horizontal-relative:page;mso-width-relative:page;position:absolute;z-index:-251619328" coordsize="21600,21600" filled="f">
            <v:imagedata r:id="rId35" o:title=""/>
            <o:lock v:ext="edit" aspectratio="t"/>
          </v:shape>
        </w:pict>
      </w:r>
      <w:r>
        <w:rPr>
          <w:rFonts w:ascii="宋体" w:eastAsia="宋体" w:hAnsi="宋体" w:cs="宋体"/>
          <w:sz w:val="21"/>
          <w:szCs w:val="21"/>
        </w:rPr>
        <w:t>记下</w:t>
      </w:r>
      <w:r>
        <w:rPr>
          <w:rFonts w:ascii="宋体" w:eastAsia="宋体" w:hAnsi="宋体" w:cs="宋体"/>
          <w:spacing w:val="-4"/>
          <w:sz w:val="21"/>
          <w:szCs w:val="21"/>
        </w:rPr>
        <w:t>弹</w:t>
      </w:r>
      <w:r>
        <w:rPr>
          <w:rFonts w:ascii="宋体" w:eastAsia="宋体" w:hAnsi="宋体" w:cs="宋体"/>
          <w:spacing w:val="0"/>
          <w:sz w:val="21"/>
          <w:szCs w:val="21"/>
        </w:rPr>
        <w:t>簧</w:t>
      </w:r>
      <w:r>
        <w:rPr>
          <w:rFonts w:ascii="宋体" w:eastAsia="宋体" w:hAnsi="宋体" w:cs="宋体"/>
          <w:spacing w:val="-4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sz w:val="21"/>
          <w:szCs w:val="21"/>
        </w:rPr>
        <w:t>力</w:t>
      </w:r>
      <w:r>
        <w:rPr>
          <w:rFonts w:ascii="宋体" w:eastAsia="宋体" w:hAnsi="宋体" w:cs="宋体"/>
          <w:spacing w:val="-4"/>
          <w:sz w:val="21"/>
          <w:szCs w:val="21"/>
        </w:rPr>
        <w:t>计</w:t>
      </w:r>
      <w:r>
        <w:rPr>
          <w:rFonts w:ascii="宋体" w:eastAsia="宋体" w:hAnsi="宋体" w:cs="宋体"/>
          <w:spacing w:val="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sz w:val="21"/>
          <w:szCs w:val="21"/>
        </w:rPr>
        <w:t>示</w:t>
      </w:r>
      <w:r>
        <w:rPr>
          <w:rFonts w:ascii="宋体" w:eastAsia="宋体" w:hAnsi="宋体" w:cs="宋体"/>
          <w:spacing w:val="0"/>
          <w:sz w:val="21"/>
          <w:szCs w:val="21"/>
        </w:rPr>
        <w:t>数为</w:t>
      </w:r>
      <w:r>
        <w:rPr>
          <w:rFonts w:ascii="宋体" w:eastAsia="宋体" w:hAnsi="宋体" w:cs="宋体"/>
          <w:spacing w:val="-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。 </w:t>
      </w:r>
    </w:p>
    <w:p>
      <w:pPr>
        <w:spacing w:before="0" w:after="0" w:line="312" w:lineRule="exact"/>
        <w:ind w:right="3809" w:firstLine="210" w:firstLineChars="100"/>
        <w:jc w:val="left"/>
        <w:rPr>
          <w:rFonts w:ascii="宋体" w:eastAsia="宋体" w:hAnsi="宋体" w:cs="宋体"/>
          <w:spacing w:val="0"/>
          <w:w w:val="100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步骤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度为</w:t>
      </w:r>
      <w:r>
        <w:rPr>
          <w:rFonts w:ascii="宋体" w:eastAsia="宋体" w:hAnsi="宋体" w:cs="宋体"/>
          <w:spacing w:val="-5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00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m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。 </w:t>
      </w:r>
    </w:p>
    <w:p>
      <w:pPr>
        <w:spacing w:before="0" w:after="0" w:line="312" w:lineRule="exact"/>
        <w:ind w:right="3809" w:firstLine="210" w:firstLineChars="10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步骤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964" w:right="270" w:hanging="85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同组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因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素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筒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未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尽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或漏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进了 少量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值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▲</w:t>
      </w:r>
      <w:r>
        <w:rPr>
          <w:rFonts w:ascii="宋体" w:eastAsia="宋体" w:hAnsi="宋体" w:cs="宋体"/>
          <w:spacing w:val="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填“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）； 小华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道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筒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底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端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孔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空气 并不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被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去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操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改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 ▲</w:t>
      </w:r>
      <w:r>
        <w:rPr>
          <w:rFonts w:ascii="宋体" w:eastAsia="宋体" w:hAnsi="宋体" w:cs="宋体"/>
          <w:spacing w:val="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 小华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道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己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好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请你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华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方</w:t>
      </w:r>
      <w:r>
        <w:rPr>
          <w:rFonts w:ascii="宋体" w:eastAsia="宋体" w:hAnsi="宋体" w:cs="宋体"/>
          <w:spacing w:val="3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504" w:right="308" w:hanging="39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27</w:t>
      </w:r>
      <w:r>
        <w:rPr>
          <w:rFonts w:ascii="Times New Roman" w:eastAsia="Times New Roman" w:hAnsi="Times New Roman" w:cs="Times New Roman"/>
          <w:spacing w:val="-17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某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原理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图，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阻</w:t>
      </w:r>
      <w:r>
        <w:rPr>
          <w:rFonts w:ascii="宋体" w:eastAsia="宋体" w:hAnsi="宋体" w:cs="宋体"/>
          <w:spacing w:val="-1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的金 属外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壳，它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多档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求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其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一块 绝缘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缘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次有</w:t>
      </w:r>
      <w:r>
        <w:rPr>
          <w:rFonts w:ascii="宋体" w:eastAsia="宋体" w:hAnsi="宋体" w:cs="宋体"/>
          <w:spacing w:val="-5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触点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边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缘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板，</w:t>
      </w:r>
    </w:p>
    <w:p>
      <w:pPr>
        <w:spacing w:after="0" w:line="312" w:lineRule="exact"/>
        <w:jc w:val="both"/>
        <w:rPr>
          <w:rFonts w:ascii="宋体" w:eastAsia="宋体" w:hAnsi="宋体" w:cs="宋体"/>
          <w:sz w:val="21"/>
          <w:szCs w:val="21"/>
        </w:rPr>
        <w:sectPr>
          <w:type w:val="continuous"/>
          <w:pgSz w:w="10440" w:h="14760"/>
          <w:pgMar w:top="1180" w:right="540" w:bottom="960" w:left="1020" w:header="720" w:footer="720" w:gutter="0"/>
          <w:cols w:space="708"/>
        </w:sectPr>
      </w:pPr>
    </w:p>
    <w:p>
      <w:pPr>
        <w:spacing w:before="0" w:after="0" w:line="312" w:lineRule="exact"/>
        <w:ind w:left="428" w:right="-69" w:firstLine="76"/>
        <w:jc w:val="left"/>
        <w:rPr>
          <w:rFonts w:ascii="宋体" w:eastAsia="宋体" w:hAnsi="宋体" w:cs="宋体"/>
          <w:sz w:val="21"/>
          <w:szCs w:val="21"/>
        </w:rPr>
      </w:pPr>
      <w:r>
        <w:pict>
          <v:group id="_x0000_s1566" o:spid="_x0000_s1568" style="width:139pt;height:126.85pt;margin-top:13.5pt;margin-left:342.95pt;mso-height-relative:page;mso-position-horizontal-relative:page;mso-width-relative:page;position:absolute;z-index:-251618304" coordorigin="6859,270" coordsize="2780,2537">
            <v:shape id="_x0000_s1567" o:spid="_x0000_s1569" type="#_x0000_t75" style="width:2780;height:2384;left:6859;position:absolute;top:424" coordsize="21600,21600" filled="f">
              <v:imagedata r:id="rId36" o:title=""/>
              <o:lock v:ext="edit" aspectratio="t"/>
            </v:shape>
            <v:group id="_x0000_s1568" o:spid="_x0000_s1570" style="width:2;height:294;left:8069;position:absolute;top:278" coordorigin="8069,278" coordsize="2,294">
              <v:shape id="_x0000_s1569" o:spid="_x0000_s1571" style="width:2;height:294;left:8069;position:absolute;top:278" coordorigin="8069,278" coordsize="0,294" path="m8069,572l8069,278e" filled="f" stroked="t" strokecolor="black">
                <v:stroke dashstyle="dash"/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可绕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钮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端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属滑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关 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钮可以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左边缘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邻的两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触点与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边缘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金属</w:t>
      </w:r>
      <w:r>
        <w:rPr>
          <w:rFonts w:ascii="宋体" w:eastAsia="宋体" w:hAnsi="宋体" w:cs="宋体"/>
          <w:spacing w:val="4"/>
          <w:w w:val="100"/>
          <w:sz w:val="21"/>
          <w:szCs w:val="21"/>
        </w:rPr>
        <w:t>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 时连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置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属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滑片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-3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触点</w:t>
      </w:r>
    </w:p>
    <w:p>
      <w:pPr>
        <w:spacing w:before="0" w:after="0" w:line="280" w:lineRule="exact"/>
        <w:ind w:left="428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同时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右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边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缘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金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属</w:t>
      </w:r>
      <w:r>
        <w:rPr>
          <w:rFonts w:ascii="宋体" w:eastAsia="宋体" w:hAnsi="宋体" w:cs="宋体"/>
          <w:spacing w:val="-4"/>
          <w:w w:val="100"/>
          <w:position w:val="-2"/>
          <w:sz w:val="21"/>
          <w:szCs w:val="21"/>
        </w:rPr>
        <w:t>板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接</w:t>
      </w:r>
      <w:r>
        <w:rPr>
          <w:rFonts w:ascii="宋体" w:eastAsia="宋体" w:hAnsi="宋体" w:cs="宋体"/>
          <w:spacing w:val="-3"/>
          <w:w w:val="100"/>
          <w:position w:val="-2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spacing w:before="33" w:after="0" w:line="312" w:lineRule="exact"/>
        <w:ind w:left="644" w:right="461" w:hanging="53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想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个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倒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开关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8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被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倒时 能自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路</w:t>
      </w:r>
      <w:r>
        <w:rPr>
          <w:rFonts w:ascii="宋体" w:eastAsia="宋体" w:hAnsi="宋体" w:cs="宋体"/>
          <w:spacing w:val="-2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引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火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灾</w:t>
      </w:r>
      <w:r>
        <w:rPr>
          <w:rFonts w:ascii="宋体" w:eastAsia="宋体" w:hAnsi="宋体" w:cs="宋体"/>
          <w:spacing w:val="-19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关最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好应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装在 示意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10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  <w:u w:val="single" w:color="000000"/>
        </w:rPr>
        <w:t xml:space="preserve">▲ 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295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2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39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8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12"/>
          <w:w w:val="100"/>
          <w:position w:val="0"/>
          <w:sz w:val="21"/>
          <w:szCs w:val="21"/>
        </w:rPr>
        <w:t>如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果</w:t>
      </w:r>
      <w:r>
        <w:rPr>
          <w:rFonts w:ascii="宋体" w:eastAsia="宋体" w:hAnsi="宋体" w:cs="宋体"/>
          <w:spacing w:val="24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3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2"/>
          <w:w w:val="100"/>
          <w:position w:val="0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3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8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12"/>
          <w:w w:val="100"/>
          <w:position w:val="0"/>
          <w:sz w:val="21"/>
          <w:szCs w:val="21"/>
        </w:rPr>
        <w:t>旋钮</w:t>
      </w:r>
      <w:r>
        <w:rPr>
          <w:rFonts w:ascii="宋体" w:eastAsia="宋体" w:hAnsi="宋体" w:cs="宋体"/>
          <w:spacing w:val="8"/>
          <w:w w:val="100"/>
          <w:position w:val="0"/>
          <w:sz w:val="21"/>
          <w:szCs w:val="21"/>
        </w:rPr>
        <w:t>开</w:t>
      </w:r>
      <w:r>
        <w:rPr>
          <w:rFonts w:ascii="宋体" w:eastAsia="宋体" w:hAnsi="宋体" w:cs="宋体"/>
          <w:spacing w:val="12"/>
          <w:w w:val="100"/>
          <w:position w:val="0"/>
          <w:sz w:val="21"/>
          <w:szCs w:val="21"/>
        </w:rPr>
        <w:t>关旋</w:t>
      </w:r>
      <w:r>
        <w:rPr>
          <w:rFonts w:ascii="宋体" w:eastAsia="宋体" w:hAnsi="宋体" w:cs="宋体"/>
          <w:spacing w:val="8"/>
          <w:w w:val="100"/>
          <w:position w:val="0"/>
          <w:sz w:val="21"/>
          <w:szCs w:val="21"/>
        </w:rPr>
        <w:t>到</w:t>
      </w:r>
      <w:r>
        <w:rPr>
          <w:rFonts w:ascii="宋体" w:eastAsia="宋体" w:hAnsi="宋体" w:cs="宋体"/>
          <w:spacing w:val="12"/>
          <w:w w:val="100"/>
          <w:position w:val="0"/>
          <w:sz w:val="21"/>
          <w:szCs w:val="21"/>
        </w:rPr>
        <w:t>位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置</w:t>
      </w:r>
      <w:r>
        <w:rPr>
          <w:rFonts w:ascii="宋体" w:eastAsia="宋体" w:hAnsi="宋体" w:cs="宋体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2"/>
          <w:w w:val="100"/>
          <w:position w:val="0"/>
          <w:sz w:val="21"/>
          <w:szCs w:val="21"/>
        </w:rPr>
        <w:t>时的电功</w:t>
      </w:r>
      <w:r>
        <w:rPr>
          <w:rFonts w:ascii="宋体" w:eastAsia="宋体" w:hAnsi="宋体" w:cs="宋体"/>
          <w:spacing w:val="8"/>
          <w:w w:val="100"/>
          <w:position w:val="0"/>
          <w:sz w:val="21"/>
          <w:szCs w:val="21"/>
        </w:rPr>
        <w:t>率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为</w:t>
      </w:r>
    </w:p>
    <w:p>
      <w:pPr>
        <w:spacing w:before="0" w:after="0" w:line="312" w:lineRule="exact"/>
        <w:ind w:left="644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000</w:t>
      </w:r>
      <w:r>
        <w:rPr>
          <w:rFonts w:ascii="Times New Roman" w:eastAsia="Times New Roman" w:hAnsi="Times New Roman" w:cs="Times New Roman"/>
          <w:spacing w:val="0"/>
          <w:position w:val="-1"/>
          <w:sz w:val="21"/>
          <w:szCs w:val="21"/>
        </w:rPr>
        <w:t>W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，求</w:t>
      </w:r>
      <w:r>
        <w:rPr>
          <w:rFonts w:ascii="宋体" w:eastAsia="宋体" w:hAnsi="宋体" w:cs="宋体"/>
          <w:spacing w:val="-53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和</w:t>
      </w:r>
      <w:r>
        <w:rPr>
          <w:rFonts w:ascii="宋体" w:eastAsia="宋体" w:hAnsi="宋体" w:cs="宋体"/>
          <w:spacing w:val="-53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阻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值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0" w:after="0" w:line="30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旋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>钮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开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>关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旋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>到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位置</w:t>
      </w:r>
      <w:r>
        <w:rPr>
          <w:rFonts w:ascii="宋体" w:eastAsia="宋体" w:hAnsi="宋体" w:cs="宋体"/>
          <w:spacing w:val="-5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电</w:t>
      </w:r>
      <w:r>
        <w:rPr>
          <w:rFonts w:ascii="宋体" w:eastAsia="宋体" w:hAnsi="宋体" w:cs="宋体"/>
          <w:spacing w:val="-57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2"/>
          <w:w w:val="10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position w:val="-1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消耗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电</w:t>
      </w:r>
      <w:r>
        <w:rPr>
          <w:rFonts w:ascii="宋体" w:eastAsia="宋体" w:hAnsi="宋体" w:cs="宋体"/>
          <w:spacing w:val="-3"/>
          <w:w w:val="100"/>
          <w:position w:val="-1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-4"/>
          <w:w w:val="100"/>
          <w:position w:val="-1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少？</w:t>
      </w:r>
    </w:p>
    <w:p>
      <w:pPr>
        <w:spacing w:before="37" w:after="0" w:line="240" w:lineRule="auto"/>
        <w:ind w:right="-20"/>
        <w:jc w:val="left"/>
        <w:rPr>
          <w:rFonts w:ascii="宋体" w:eastAsia="宋体" w:hAnsi="宋体" w:cs="宋体"/>
          <w:sz w:val="18"/>
          <w:szCs w:val="18"/>
        </w:rPr>
      </w:pPr>
      <w:r>
        <w:br w:type="column"/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绝缘圆盘</w:t>
      </w:r>
    </w:p>
    <w:p>
      <w:pPr>
        <w:spacing w:before="8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z w:val="18"/>
          <w:szCs w:val="18"/>
        </w:rPr>
        <w:t>第</w:t>
      </w:r>
      <w:r>
        <w:rPr>
          <w:rFonts w:ascii="宋体" w:eastAsia="宋体" w:hAnsi="宋体" w:cs="宋体"/>
          <w:spacing w:val="-4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18"/>
          <w:szCs w:val="18"/>
        </w:rPr>
        <w:t>7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18"/>
          <w:szCs w:val="18"/>
        </w:rPr>
        <w:t xml:space="preserve"> </w:t>
      </w:r>
      <w:r>
        <w:rPr>
          <w:rFonts w:ascii="宋体" w:eastAsia="宋体" w:hAnsi="宋体" w:cs="宋体"/>
          <w:spacing w:val="0"/>
          <w:w w:val="100"/>
          <w:sz w:val="18"/>
          <w:szCs w:val="18"/>
        </w:rPr>
        <w:t>题图</w:t>
      </w:r>
    </w:p>
    <w:p>
      <w:pPr>
        <w:spacing w:after="0" w:line="240" w:lineRule="auto"/>
        <w:jc w:val="left"/>
        <w:rPr>
          <w:rFonts w:ascii="宋体" w:eastAsia="宋体" w:hAnsi="宋体" w:cs="宋体"/>
          <w:sz w:val="18"/>
          <w:szCs w:val="18"/>
        </w:rPr>
        <w:sectPr>
          <w:type w:val="continuous"/>
          <w:pgSz w:w="10440" w:h="14760"/>
          <w:pgMar w:top="1180" w:right="540" w:bottom="960" w:left="1020" w:header="720" w:footer="720" w:gutter="0"/>
          <w:cols w:num="2" w:space="708" w:equalWidth="0">
            <w:col w:w="6181" w:space="494"/>
            <w:col w:w="2205"/>
          </w:cols>
        </w:sectPr>
      </w:pPr>
    </w:p>
    <w:p>
      <w:pPr>
        <w:spacing w:before="11" w:after="0" w:line="324" w:lineRule="exact"/>
        <w:ind w:left="644" w:right="321" w:hanging="53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这些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效率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>%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使</w:t>
      </w:r>
      <w:r>
        <w:rPr>
          <w:rFonts w:ascii="宋体" w:eastAsia="宋体" w:hAnsi="宋体" w:cs="宋体"/>
          <w:spacing w:val="-29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w w:val="10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kg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0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温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升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？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的比 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热容</w:t>
      </w:r>
      <w:r>
        <w:rPr>
          <w:rFonts w:ascii="宋体" w:eastAsia="宋体" w:hAnsi="宋体" w:cs="宋体"/>
          <w:spacing w:val="-53"/>
          <w:w w:val="100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2"/>
          <w:w w:val="100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4"/>
          <w:w w:val="101"/>
          <w:position w:val="0"/>
          <w:sz w:val="11"/>
          <w:szCs w:val="11"/>
        </w:rPr>
        <w:t>水</w:t>
      </w:r>
      <w:r>
        <w:rPr>
          <w:rFonts w:ascii="Times New Roman" w:eastAsia="Times New Roman" w:hAnsi="Times New Roman" w:cs="Times New Roman"/>
          <w:spacing w:val="0"/>
          <w:w w:val="100"/>
          <w:position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2"/>
          <w:w w:val="100"/>
          <w:position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5"/>
          <w:w w:val="100"/>
          <w:position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w w:val="100"/>
          <w:position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49"/>
          <w:w w:val="100"/>
          <w:position w:val="1"/>
          <w:sz w:val="21"/>
          <w:szCs w:val="21"/>
        </w:rPr>
        <w:t>×</w:t>
      </w:r>
      <w:r>
        <w:rPr>
          <w:rFonts w:ascii="Times New Roman" w:eastAsia="Times New Roman" w:hAnsi="Times New Roman" w:cs="Times New Roman"/>
          <w:spacing w:val="-2"/>
          <w:w w:val="100"/>
          <w:position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3"/>
          <w:w w:val="100"/>
          <w:position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2"/>
          <w:w w:val="100"/>
          <w:position w:val="11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spacing w:val="2"/>
          <w:w w:val="100"/>
          <w:position w:val="1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-3"/>
          <w:w w:val="100"/>
          <w:position w:val="1"/>
          <w:sz w:val="21"/>
          <w:szCs w:val="21"/>
        </w:rPr>
        <w:t>/</w:t>
      </w:r>
      <w:r>
        <w:rPr>
          <w:rFonts w:ascii="宋体" w:eastAsia="宋体" w:hAnsi="宋体" w:cs="宋体"/>
          <w:spacing w:val="1"/>
          <w:w w:val="100"/>
          <w:position w:val="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position w:val="1"/>
          <w:sz w:val="21"/>
          <w:szCs w:val="21"/>
        </w:rPr>
        <w:t>kg•</w:t>
      </w:r>
      <w:r>
        <w:rPr>
          <w:rFonts w:ascii="宋体" w:eastAsia="宋体" w:hAnsi="宋体" w:cs="宋体"/>
          <w:spacing w:val="0"/>
          <w:w w:val="100"/>
          <w:position w:val="1"/>
          <w:sz w:val="21"/>
          <w:szCs w:val="21"/>
        </w:rPr>
        <w:t>℃）。</w:t>
      </w:r>
    </w:p>
    <w:p>
      <w:pPr>
        <w:spacing w:before="0" w:after="0" w:line="281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4</w:t>
      </w:r>
      <w:r>
        <w:rPr>
          <w:rFonts w:ascii="宋体" w:eastAsia="宋体" w:hAnsi="宋体" w:cs="宋体"/>
          <w:spacing w:val="-32"/>
          <w:w w:val="100"/>
          <w:position w:val="0"/>
          <w:sz w:val="21"/>
          <w:szCs w:val="21"/>
        </w:rPr>
        <w:t>）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某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种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橡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皮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缘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铜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芯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导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线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常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温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-4"/>
          <w:w w:val="100"/>
          <w:position w:val="0"/>
          <w:sz w:val="21"/>
          <w:szCs w:val="21"/>
        </w:rPr>
        <w:t>安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全载</w:t>
      </w:r>
    </w:p>
    <w:tbl>
      <w:tblPr>
        <w:tblStyle w:val="TableNormal"/>
        <w:tblpPr w:leftFromText="180" w:rightFromText="180" w:vertAnchor="page" w:horzAnchor="page" w:tblpX="5352" w:tblpY="12584"/>
        <w:tblOverlap w:val="never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1"/>
        <w:gridCol w:w="540"/>
        <w:gridCol w:w="360"/>
        <w:gridCol w:w="541"/>
        <w:gridCol w:w="540"/>
      </w:tblGrid>
      <w:tr>
        <w:tblPrEx>
          <w:tblW w:w="0" w:type="auto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0"/>
        </w:trPr>
        <w:tc>
          <w:tcPr>
            <w:tcW w:w="4142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tabs>
                <w:tab w:val="left" w:pos="820"/>
                <w:tab w:val="left" w:pos="1560"/>
                <w:tab w:val="left" w:pos="2300"/>
              </w:tabs>
              <w:spacing w:before="0" w:after="0" w:line="257" w:lineRule="exact"/>
              <w:ind w:left="103" w:right="-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导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线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规</w:t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pacing w:val="0"/>
                <w:w w:val="100"/>
                <w:position w:val="-1"/>
                <w:sz w:val="21"/>
                <w:szCs w:val="21"/>
              </w:rPr>
              <w:t>格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4"/>
        </w:trPr>
        <w:tc>
          <w:tcPr>
            <w:tcW w:w="21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spacing w:before="0" w:after="0" w:line="276" w:lineRule="exact"/>
              <w:ind w:left="103" w:right="-20"/>
              <w:jc w:val="lef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宋体" w:eastAsia="宋体" w:hAnsi="宋体" w:cs="宋体"/>
                <w:position w:val="0"/>
                <w:sz w:val="21"/>
                <w:szCs w:val="21"/>
              </w:rPr>
              <w:t>导线</w:t>
            </w:r>
            <w:r>
              <w:rPr>
                <w:rFonts w:ascii="宋体" w:eastAsia="宋体" w:hAnsi="宋体" w:cs="宋体"/>
                <w:spacing w:val="-4"/>
                <w:position w:val="0"/>
                <w:sz w:val="21"/>
                <w:szCs w:val="21"/>
              </w:rPr>
              <w:t>横</w:t>
            </w:r>
            <w:r>
              <w:rPr>
                <w:rFonts w:ascii="宋体" w:eastAsia="宋体" w:hAnsi="宋体" w:cs="宋体"/>
                <w:spacing w:val="0"/>
                <w:position w:val="0"/>
                <w:sz w:val="21"/>
                <w:szCs w:val="21"/>
              </w:rPr>
              <w:t>截</w:t>
            </w:r>
            <w:r>
              <w:rPr>
                <w:rFonts w:ascii="宋体" w:eastAsia="宋体" w:hAnsi="宋体" w:cs="宋体"/>
                <w:spacing w:val="-4"/>
                <w:position w:val="0"/>
                <w:sz w:val="21"/>
                <w:szCs w:val="21"/>
              </w:rPr>
              <w:t>面</w:t>
            </w:r>
            <w:r>
              <w:rPr>
                <w:rFonts w:ascii="宋体" w:eastAsia="宋体" w:hAnsi="宋体" w:cs="宋体"/>
                <w:spacing w:val="0"/>
                <w:position w:val="0"/>
                <w:sz w:val="21"/>
                <w:szCs w:val="21"/>
              </w:rPr>
              <w:t>积</w:t>
            </w:r>
            <w:r>
              <w:rPr>
                <w:rFonts w:ascii="宋体" w:eastAsia="宋体" w:hAnsi="宋体" w:cs="宋体"/>
                <w:spacing w:val="-53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0"/>
                <w:position w:val="0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0"/>
                <w:position w:val="0"/>
                <w:sz w:val="21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5"/>
                <w:w w:val="100"/>
                <w:position w:val="0"/>
                <w:sz w:val="21"/>
                <w:szCs w:val="21"/>
              </w:rPr>
              <w:t>mm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9"/>
                <w:sz w:val="14"/>
                <w:szCs w:val="14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spacing w:before="0" w:after="0" w:line="276" w:lineRule="exact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position w:val="0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pacing w:val="-100"/>
                <w:w w:val="100"/>
                <w:position w:val="0"/>
                <w:sz w:val="21"/>
                <w:szCs w:val="21"/>
              </w:rPr>
              <w:t>．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1"/>
                <w:szCs w:val="21"/>
              </w:rPr>
              <w:t>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spacing w:before="31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1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spacing w:before="31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spacing w:before="31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w w:val="100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5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8"/>
        </w:trPr>
        <w:tc>
          <w:tcPr>
            <w:tcW w:w="21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0" w:after="0" w:line="272" w:lineRule="exact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0"/>
                <w:sz w:val="21"/>
                <w:szCs w:val="21"/>
              </w:rPr>
              <w:t>安全</w:t>
            </w:r>
            <w:r>
              <w:rPr>
                <w:rFonts w:ascii="宋体" w:eastAsia="宋体" w:hAnsi="宋体" w:cs="宋体"/>
                <w:spacing w:val="-4"/>
                <w:position w:val="0"/>
                <w:sz w:val="21"/>
                <w:szCs w:val="21"/>
              </w:rPr>
              <w:t>载</w:t>
            </w:r>
            <w:r>
              <w:rPr>
                <w:rFonts w:ascii="宋体" w:eastAsia="宋体" w:hAnsi="宋体" w:cs="宋体"/>
                <w:spacing w:val="0"/>
                <w:position w:val="0"/>
                <w:sz w:val="21"/>
                <w:szCs w:val="21"/>
              </w:rPr>
              <w:t>流量</w:t>
            </w:r>
            <w:r>
              <w:rPr>
                <w:rFonts w:ascii="宋体" w:eastAsia="宋体" w:hAnsi="宋体" w:cs="宋体"/>
                <w:spacing w:val="-52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w w:val="100"/>
                <w:position w:val="0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1"/>
                <w:szCs w:val="21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2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0"/>
                <w:w w:val="100"/>
                <w:position w:val="0"/>
                <w:sz w:val="21"/>
                <w:szCs w:val="21"/>
              </w:rPr>
              <w:t>A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7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7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0"/>
                <w:w w:val="100"/>
                <w:sz w:val="21"/>
                <w:szCs w:val="21"/>
              </w:rPr>
              <w:t>8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7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12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before="27" w:after="0" w:line="240" w:lineRule="auto"/>
              <w:ind w:left="103" w:right="-20"/>
              <w:jc w:val="lef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2"/>
                <w:w w:val="100"/>
                <w:sz w:val="21"/>
                <w:szCs w:val="21"/>
              </w:rPr>
              <w:t>20</w:t>
            </w:r>
          </w:p>
        </w:tc>
      </w:tr>
    </w:tbl>
    <w:p>
      <w:pPr>
        <w:spacing w:before="17" w:after="0" w:line="312" w:lineRule="exact"/>
        <w:ind w:left="644" w:right="1433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流量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 如下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-4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计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横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 多大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导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该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线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才符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既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用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经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则？</w:t>
      </w:r>
      <w:bookmarkStart w:id="0" w:name="_GoBack"/>
      <w:bookmarkEnd w:id="0"/>
    </w:p>
    <w:sectPr>
      <w:type w:val="continuous"/>
      <w:pgSz w:w="10440" w:h="14760"/>
      <w:pgMar w:top="1180" w:right="540" w:bottom="960" w:left="102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before="0" w:after="0" w:line="107" w:lineRule="exact"/>
      <w:jc w:val="left"/>
      <w:rPr>
        <w:sz w:val="11"/>
        <w:szCs w:val="11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o:spid="_x0000_s2049" type="#_x0000_t202" style="width:128.05pt;height:11.45pt;margin-top:683.2pt;margin-left:201.65pt;mso-height-relative:page;mso-position-horizontal-relative:page;mso-position-vertical-relative:page;mso-width-relative:page;position:absolute;z-index:-251658240" coordsize="21600,21600" filled="f" stroked="f">
          <v:stroke joinstyle="miter"/>
          <v:textbox inset="0,0,0,0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初三年级物理学科共</w:t>
                </w:r>
                <w:r>
                  <w:rPr>
                    <w:rFonts w:ascii="宋体" w:eastAsia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页第</w:t>
                </w:r>
                <w:r>
                  <w:rPr>
                    <w:rFonts w:ascii="宋体" w:eastAsia="宋体" w:hAnsi="宋体" w:cs="宋体"/>
                    <w:spacing w:val="-46"/>
                    <w:w w:val="100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1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9A66377"/>
    <w:rsid w:val="209A2546"/>
    <w:rsid w:val="4116255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image" Target="media/image6.jpe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jpe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jpeg" /><Relationship Id="rId18" Type="http://schemas.openxmlformats.org/officeDocument/2006/relationships/image" Target="media/image13.jpe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jpeg" /><Relationship Id="rId21" Type="http://schemas.openxmlformats.org/officeDocument/2006/relationships/image" Target="media/image16.jpeg" /><Relationship Id="rId22" Type="http://schemas.openxmlformats.org/officeDocument/2006/relationships/image" Target="media/image17.jpe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jpeg" /><Relationship Id="rId29" Type="http://schemas.openxmlformats.org/officeDocument/2006/relationships/image" Target="media/image24.jpe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jpeg" /><Relationship Id="rId33" Type="http://schemas.openxmlformats.org/officeDocument/2006/relationships/image" Target="media/image28.jpeg" /><Relationship Id="rId34" Type="http://schemas.openxmlformats.org/officeDocument/2006/relationships/image" Target="media/image29.png" /><Relationship Id="rId35" Type="http://schemas.openxmlformats.org/officeDocument/2006/relationships/image" Target="media/image30.jpeg" /><Relationship Id="rId36" Type="http://schemas.openxmlformats.org/officeDocument/2006/relationships/image" Target="media/image31.png" /><Relationship Id="rId37" Type="http://schemas.openxmlformats.org/officeDocument/2006/relationships/theme" Target="theme/theme1.xml" /><Relationship Id="rId38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6"/>
    <customShpInfo spid="_x0000_s1027"/>
    <customShpInfo spid="_x0000_s1028"/>
    <customShpInfo spid="_x0000_s1030"/>
    <customShpInfo spid="_x0000_s1031"/>
    <customShpInfo spid="_x0000_s1029"/>
    <customShpInfo spid="_x0000_s1032"/>
    <customShpInfo spid="_x0000_s1033"/>
    <customShpInfo spid="_x0000_s1036"/>
    <customShpInfo spid="_x0000_s1035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34"/>
    <customShpInfo spid="_x0000_s1079"/>
    <customShpInfo spid="_x0000_s1078"/>
    <customShpInfo spid="_x0000_s1081"/>
    <customShpInfo spid="_x0000_s1080"/>
    <customShpInfo spid="_x0000_s1083"/>
    <customShpInfo spid="_x0000_s1082"/>
    <customShpInfo spid="_x0000_s1085"/>
    <customShpInfo spid="_x0000_s1084"/>
    <customShpInfo spid="_x0000_s1087"/>
    <customShpInfo spid="_x0000_s1088"/>
    <customShpInfo spid="_x0000_s1089"/>
    <customShpInfo spid="_x0000_s1090"/>
    <customShpInfo spid="_x0000_s1086"/>
    <customShpInfo spid="_x0000_s1077"/>
    <customShpInfo spid="_x0000_s1093"/>
    <customShpInfo spid="_x0000_s1092"/>
    <customShpInfo spid="_x0000_s1095"/>
    <customShpInfo spid="_x0000_s1094"/>
    <customShpInfo spid="_x0000_s1097"/>
    <customShpInfo spid="_x0000_s1098"/>
    <customShpInfo spid="_x0000_s1096"/>
    <customShpInfo spid="_x0000_s1100"/>
    <customShpInfo spid="_x0000_s1099"/>
    <customShpInfo spid="_x0000_s1102"/>
    <customShpInfo spid="_x0000_s1101"/>
    <customShpInfo spid="_x0000_s1104"/>
    <customShpInfo spid="_x0000_s1103"/>
    <customShpInfo spid="_x0000_s1106"/>
    <customShpInfo spid="_x0000_s1105"/>
    <customShpInfo spid="_x0000_s1108"/>
    <customShpInfo spid="_x0000_s1109"/>
    <customShpInfo spid="_x0000_s1107"/>
    <customShpInfo spid="_x0000_s1111"/>
    <customShpInfo spid="_x0000_s1110"/>
    <customShpInfo spid="_x0000_s1113"/>
    <customShpInfo spid="_x0000_s1112"/>
    <customShpInfo spid="_x0000_s1115"/>
    <customShpInfo spid="_x0000_s1114"/>
    <customShpInfo spid="_x0000_s1117"/>
    <customShpInfo spid="_x0000_s1116"/>
    <customShpInfo spid="_x0000_s1119"/>
    <customShpInfo spid="_x0000_s1118"/>
    <customShpInfo spid="_x0000_s1121"/>
    <customShpInfo spid="_x0000_s1120"/>
    <customShpInfo spid="_x0000_s1123"/>
    <customShpInfo spid="_x0000_s1122"/>
    <customShpInfo spid="_x0000_s1125"/>
    <customShpInfo spid="_x0000_s1124"/>
    <customShpInfo spid="_x0000_s1127"/>
    <customShpInfo spid="_x0000_s1126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28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44"/>
    <customShpInfo spid="_x0000_s1091"/>
    <customShpInfo spid="_x0000_s1161"/>
    <customShpInfo spid="_x0000_s1162"/>
    <customShpInfo spid="_x0000_s1165"/>
    <customShpInfo spid="_x0000_s1166"/>
    <customShpInfo spid="_x0000_s1167"/>
    <customShpInfo spid="_x0000_s1168"/>
    <customShpInfo spid="_x0000_s1164"/>
    <customShpInfo spid="_x0000_s1170"/>
    <customShpInfo spid="_x0000_s1169"/>
    <customShpInfo spid="_x0000_s1172"/>
    <customShpInfo spid="_x0000_s1171"/>
    <customShpInfo spid="_x0000_s1174"/>
    <customShpInfo spid="_x0000_s1173"/>
    <customShpInfo spid="_x0000_s1176"/>
    <customShpInfo spid="_x0000_s1175"/>
    <customShpInfo spid="_x0000_s1178"/>
    <customShpInfo spid="_x0000_s1177"/>
    <customShpInfo spid="_x0000_s1180"/>
    <customShpInfo spid="_x0000_s1179"/>
    <customShpInfo spid="_x0000_s1182"/>
    <customShpInfo spid="_x0000_s1181"/>
    <customShpInfo spid="_x0000_s1184"/>
    <customShpInfo spid="_x0000_s1185"/>
    <customShpInfo spid="_x0000_s1186"/>
    <customShpInfo spid="_x0000_s1187"/>
    <customShpInfo spid="_x0000_s1183"/>
    <customShpInfo spid="_x0000_s1189"/>
    <customShpInfo spid="_x0000_s1188"/>
    <customShpInfo spid="_x0000_s1191"/>
    <customShpInfo spid="_x0000_s1190"/>
    <customShpInfo spid="_x0000_s1193"/>
    <customShpInfo spid="_x0000_s1192"/>
    <customShpInfo spid="_x0000_s1195"/>
    <customShpInfo spid="_x0000_s1194"/>
    <customShpInfo spid="_x0000_s1197"/>
    <customShpInfo spid="_x0000_s1196"/>
    <customShpInfo spid="_x0000_s1199"/>
    <customShpInfo spid="_x0000_s1198"/>
    <customShpInfo spid="_x0000_s1201"/>
    <customShpInfo spid="_x0000_s1200"/>
    <customShpInfo spid="_x0000_s1203"/>
    <customShpInfo spid="_x0000_s1202"/>
    <customShpInfo spid="_x0000_s1205"/>
    <customShpInfo spid="_x0000_s1204"/>
    <customShpInfo spid="_x0000_s1207"/>
    <customShpInfo spid="_x0000_s1206"/>
    <customShpInfo spid="_x0000_s1209"/>
    <customShpInfo spid="_x0000_s1208"/>
    <customShpInfo spid="_x0000_s1163"/>
    <customShpInfo spid="_x0000_s1212"/>
    <customShpInfo spid="_x0000_s1213"/>
    <customShpInfo spid="_x0000_s1214"/>
    <customShpInfo spid="_x0000_s1211"/>
    <customShpInfo spid="_x0000_s1216"/>
    <customShpInfo spid="_x0000_s1215"/>
    <customShpInfo spid="_x0000_s1218"/>
    <customShpInfo spid="_x0000_s1217"/>
    <customShpInfo spid="_x0000_s1220"/>
    <customShpInfo spid="_x0000_s1219"/>
    <customShpInfo spid="_x0000_s1222"/>
    <customShpInfo spid="_x0000_s1221"/>
    <customShpInfo spid="_x0000_s1210"/>
    <customShpInfo spid="_x0000_s1225"/>
    <customShpInfo spid="_x0000_s1224"/>
    <customShpInfo spid="_x0000_s1227"/>
    <customShpInfo spid="_x0000_s1226"/>
    <customShpInfo spid="_x0000_s1229"/>
    <customShpInfo spid="_x0000_s1228"/>
    <customShpInfo spid="_x0000_s1231"/>
    <customShpInfo spid="_x0000_s1230"/>
    <customShpInfo spid="_x0000_s1233"/>
    <customShpInfo spid="_x0000_s1232"/>
    <customShpInfo spid="_x0000_s1235"/>
    <customShpInfo spid="_x0000_s1234"/>
    <customShpInfo spid="_x0000_s1237"/>
    <customShpInfo spid="_x0000_s1236"/>
    <customShpInfo spid="_x0000_s1239"/>
    <customShpInfo spid="_x0000_s1238"/>
    <customShpInfo spid="_x0000_s1241"/>
    <customShpInfo spid="_x0000_s1240"/>
    <customShpInfo spid="_x0000_s1243"/>
    <customShpInfo spid="_x0000_s1242"/>
    <customShpInfo spid="_x0000_s1245"/>
    <customShpInfo spid="_x0000_s1244"/>
    <customShpInfo spid="_x0000_s1247"/>
    <customShpInfo spid="_x0000_s1246"/>
    <customShpInfo spid="_x0000_s1223"/>
    <customShpInfo spid="_x0000_s1250"/>
    <customShpInfo spid="_x0000_s1249"/>
    <customShpInfo spid="_x0000_s1252"/>
    <customShpInfo spid="_x0000_s1253"/>
    <customShpInfo spid="_x0000_s1254"/>
    <customShpInfo spid="_x0000_s1251"/>
    <customShpInfo spid="_x0000_s1256"/>
    <customShpInfo spid="_x0000_s1255"/>
    <customShpInfo spid="_x0000_s1258"/>
    <customShpInfo spid="_x0000_s1257"/>
    <customShpInfo spid="_x0000_s1260"/>
    <customShpInfo spid="_x0000_s1259"/>
    <customShpInfo spid="_x0000_s1248"/>
    <customShpInfo spid="_x0000_s1263"/>
    <customShpInfo spid="_x0000_s1262"/>
    <customShpInfo spid="_x0000_s1265"/>
    <customShpInfo spid="_x0000_s1264"/>
    <customShpInfo spid="_x0000_s1267"/>
    <customShpInfo spid="_x0000_s1266"/>
    <customShpInfo spid="_x0000_s1269"/>
    <customShpInfo spid="_x0000_s1268"/>
    <customShpInfo spid="_x0000_s1271"/>
    <customShpInfo spid="_x0000_s1270"/>
    <customShpInfo spid="_x0000_s1273"/>
    <customShpInfo spid="_x0000_s1272"/>
    <customShpInfo spid="_x0000_s1275"/>
    <customShpInfo spid="_x0000_s1276"/>
    <customShpInfo spid="_x0000_s1277"/>
    <customShpInfo spid="_x0000_s1278"/>
    <customShpInfo spid="_x0000_s1274"/>
    <customShpInfo spid="_x0000_s1280"/>
    <customShpInfo spid="_x0000_s1279"/>
    <customShpInfo spid="_x0000_s1282"/>
    <customShpInfo spid="_x0000_s1281"/>
    <customShpInfo spid="_x0000_s1284"/>
    <customShpInfo spid="_x0000_s1283"/>
    <customShpInfo spid="_x0000_s1286"/>
    <customShpInfo spid="_x0000_s1285"/>
    <customShpInfo spid="_x0000_s1288"/>
    <customShpInfo spid="_x0000_s1287"/>
    <customShpInfo spid="_x0000_s1290"/>
    <customShpInfo spid="_x0000_s1289"/>
    <customShpInfo spid="_x0000_s1292"/>
    <customShpInfo spid="_x0000_s1291"/>
    <customShpInfo spid="_x0000_s1294"/>
    <customShpInfo spid="_x0000_s1293"/>
    <customShpInfo spid="_x0000_s1296"/>
    <customShpInfo spid="_x0000_s1295"/>
    <customShpInfo spid="_x0000_s1298"/>
    <customShpInfo spid="_x0000_s1297"/>
    <customShpInfo spid="_x0000_s1300"/>
    <customShpInfo spid="_x0000_s1299"/>
    <customShpInfo spid="_x0000_s1302"/>
    <customShpInfo spid="_x0000_s1301"/>
    <customShpInfo spid="_x0000_s1304"/>
    <customShpInfo spid="_x0000_s1303"/>
    <customShpInfo spid="_x0000_s1306"/>
    <customShpInfo spid="_x0000_s1305"/>
    <customShpInfo spid="_x0000_s1308"/>
    <customShpInfo spid="_x0000_s1307"/>
    <customShpInfo spid="_x0000_s1310"/>
    <customShpInfo spid="_x0000_s1309"/>
    <customShpInfo spid="_x0000_s1312"/>
    <customShpInfo spid="_x0000_s1311"/>
    <customShpInfo spid="_x0000_s1314"/>
    <customShpInfo spid="_x0000_s1313"/>
    <customShpInfo spid="_x0000_s1316"/>
    <customShpInfo spid="_x0000_s1315"/>
    <customShpInfo spid="_x0000_s1318"/>
    <customShpInfo spid="_x0000_s1317"/>
    <customShpInfo spid="_x0000_s1320"/>
    <customShpInfo spid="_x0000_s1319"/>
    <customShpInfo spid="_x0000_s1322"/>
    <customShpInfo spid="_x0000_s1321"/>
    <customShpInfo spid="_x0000_s1324"/>
    <customShpInfo spid="_x0000_s1325"/>
    <customShpInfo spid="_x0000_s1326"/>
    <customShpInfo spid="_x0000_s1327"/>
    <customShpInfo spid="_x0000_s1323"/>
    <customShpInfo spid="_x0000_s1329"/>
    <customShpInfo spid="_x0000_s1328"/>
    <customShpInfo spid="_x0000_s1331"/>
    <customShpInfo spid="_x0000_s1330"/>
    <customShpInfo spid="_x0000_s1261"/>
    <customShpInfo spid="_x0000_s1332"/>
    <customShpInfo spid="_x0000_s1335"/>
    <customShpInfo spid="_x0000_s1334"/>
    <customShpInfo spid="_x0000_s1337"/>
    <customShpInfo spid="_x0000_s1338"/>
    <customShpInfo spid="_x0000_s1339"/>
    <customShpInfo spid="_x0000_s1336"/>
    <customShpInfo spid="_x0000_s1341"/>
    <customShpInfo spid="_x0000_s1340"/>
    <customShpInfo spid="_x0000_s1343"/>
    <customShpInfo spid="_x0000_s1342"/>
    <customShpInfo spid="_x0000_s1345"/>
    <customShpInfo spid="_x0000_s1344"/>
    <customShpInfo spid="_x0000_s1333"/>
    <customShpInfo spid="_x0000_s1348"/>
    <customShpInfo spid="_x0000_s1347"/>
    <customShpInfo spid="_x0000_s1350"/>
    <customShpInfo spid="_x0000_s1349"/>
    <customShpInfo spid="_x0000_s1352"/>
    <customShpInfo spid="_x0000_s1351"/>
    <customShpInfo spid="_x0000_s1354"/>
    <customShpInfo spid="_x0000_s1353"/>
    <customShpInfo spid="_x0000_s1356"/>
    <customShpInfo spid="_x0000_s1355"/>
    <customShpInfo spid="_x0000_s1358"/>
    <customShpInfo spid="_x0000_s1357"/>
    <customShpInfo spid="_x0000_s1360"/>
    <customShpInfo spid="_x0000_s1361"/>
    <customShpInfo spid="_x0000_s1362"/>
    <customShpInfo spid="_x0000_s1363"/>
    <customShpInfo spid="_x0000_s1359"/>
    <customShpInfo spid="_x0000_s1365"/>
    <customShpInfo spid="_x0000_s1364"/>
    <customShpInfo spid="_x0000_s1367"/>
    <customShpInfo spid="_x0000_s1366"/>
    <customShpInfo spid="_x0000_s1369"/>
    <customShpInfo spid="_x0000_s1368"/>
    <customShpInfo spid="_x0000_s1371"/>
    <customShpInfo spid="_x0000_s1370"/>
    <customShpInfo spid="_x0000_s1373"/>
    <customShpInfo spid="_x0000_s1372"/>
    <customShpInfo spid="_x0000_s1375"/>
    <customShpInfo spid="_x0000_s1374"/>
    <customShpInfo spid="_x0000_s1377"/>
    <customShpInfo spid="_x0000_s1378"/>
    <customShpInfo spid="_x0000_s1379"/>
    <customShpInfo spid="_x0000_s1380"/>
    <customShpInfo spid="_x0000_s1376"/>
    <customShpInfo spid="_x0000_s1382"/>
    <customShpInfo spid="_x0000_s1381"/>
    <customShpInfo spid="_x0000_s1384"/>
    <customShpInfo spid="_x0000_s1383"/>
    <customShpInfo spid="_x0000_s1386"/>
    <customShpInfo spid="_x0000_s1385"/>
    <customShpInfo spid="_x0000_s1388"/>
    <customShpInfo spid="_x0000_s1387"/>
    <customShpInfo spid="_x0000_s1390"/>
    <customShpInfo spid="_x0000_s1389"/>
    <customShpInfo spid="_x0000_s1392"/>
    <customShpInfo spid="_x0000_s1391"/>
    <customShpInfo spid="_x0000_s1394"/>
    <customShpInfo spid="_x0000_s1393"/>
    <customShpInfo spid="_x0000_s1396"/>
    <customShpInfo spid="_x0000_s1395"/>
    <customShpInfo spid="_x0000_s1398"/>
    <customShpInfo spid="_x0000_s1397"/>
    <customShpInfo spid="_x0000_s1400"/>
    <customShpInfo spid="_x0000_s1399"/>
    <customShpInfo spid="_x0000_s1402"/>
    <customShpInfo spid="_x0000_s1401"/>
    <customShpInfo spid="_x0000_s1404"/>
    <customShpInfo spid="_x0000_s1403"/>
    <customShpInfo spid="_x0000_s1406"/>
    <customShpInfo spid="_x0000_s1405"/>
    <customShpInfo spid="_x0000_s1408"/>
    <customShpInfo spid="_x0000_s1407"/>
    <customShpInfo spid="_x0000_s1410"/>
    <customShpInfo spid="_x0000_s1409"/>
    <customShpInfo spid="_x0000_s1412"/>
    <customShpInfo spid="_x0000_s1411"/>
    <customShpInfo spid="_x0000_s1414"/>
    <customShpInfo spid="_x0000_s1413"/>
    <customShpInfo spid="_x0000_s1416"/>
    <customShpInfo spid="_x0000_s1415"/>
    <customShpInfo spid="_x0000_s1346"/>
    <customShpInfo spid="_x0000_s1419"/>
    <customShpInfo spid="_x0000_s1418"/>
    <customShpInfo spid="_x0000_s1421"/>
    <customShpInfo spid="_x0000_s1420"/>
    <customShpInfo spid="_x0000_s1423"/>
    <customShpInfo spid="_x0000_s1422"/>
    <customShpInfo spid="_x0000_s1425"/>
    <customShpInfo spid="_x0000_s1424"/>
    <customShpInfo spid="_x0000_s1427"/>
    <customShpInfo spid="_x0000_s1426"/>
    <customShpInfo spid="_x0000_s1429"/>
    <customShpInfo spid="_x0000_s1428"/>
    <customShpInfo spid="_x0000_s1431"/>
    <customShpInfo spid="_x0000_s1432"/>
    <customShpInfo spid="_x0000_s1433"/>
    <customShpInfo spid="_x0000_s1434"/>
    <customShpInfo spid="_x0000_s1430"/>
    <customShpInfo spid="_x0000_s1436"/>
    <customShpInfo spid="_x0000_s1435"/>
    <customShpInfo spid="_x0000_s1438"/>
    <customShpInfo spid="_x0000_s1437"/>
    <customShpInfo spid="_x0000_s1440"/>
    <customShpInfo spid="_x0000_s1439"/>
    <customShpInfo spid="_x0000_s1442"/>
    <customShpInfo spid="_x0000_s1441"/>
    <customShpInfo spid="_x0000_s1444"/>
    <customShpInfo spid="_x0000_s1443"/>
    <customShpInfo spid="_x0000_s1446"/>
    <customShpInfo spid="_x0000_s1445"/>
    <customShpInfo spid="_x0000_s1448"/>
    <customShpInfo spid="_x0000_s1447"/>
    <customShpInfo spid="_x0000_s1417"/>
    <customShpInfo spid="_x0000_s1451"/>
    <customShpInfo spid="_x0000_s1450"/>
    <customShpInfo spid="_x0000_s1453"/>
    <customShpInfo spid="_x0000_s1452"/>
    <customShpInfo spid="_x0000_s1455"/>
    <customShpInfo spid="_x0000_s1454"/>
    <customShpInfo spid="_x0000_s1457"/>
    <customShpInfo spid="_x0000_s1458"/>
    <customShpInfo spid="_x0000_s1459"/>
    <customShpInfo spid="_x0000_s1460"/>
    <customShpInfo spid="_x0000_s1456"/>
    <customShpInfo spid="_x0000_s1449"/>
    <customShpInfo spid="_x0000_s1463"/>
    <customShpInfo spid="_x0000_s1462"/>
    <customShpInfo spid="_x0000_s1465"/>
    <customShpInfo spid="_x0000_s1464"/>
    <customShpInfo spid="_x0000_s1467"/>
    <customShpInfo spid="_x0000_s1466"/>
    <customShpInfo spid="_x0000_s1469"/>
    <customShpInfo spid="_x0000_s1468"/>
    <customShpInfo spid="_x0000_s1471"/>
    <customShpInfo spid="_x0000_s1470"/>
    <customShpInfo spid="_x0000_s1473"/>
    <customShpInfo spid="_x0000_s1472"/>
    <customShpInfo spid="_x0000_s1475"/>
    <customShpInfo spid="_x0000_s1474"/>
    <customShpInfo spid="_x0000_s1477"/>
    <customShpInfo spid="_x0000_s1476"/>
    <customShpInfo spid="_x0000_s1479"/>
    <customShpInfo spid="_x0000_s1478"/>
    <customShpInfo spid="_x0000_s1461"/>
    <customShpInfo spid="_x0000_s1480"/>
    <customShpInfo spid="_x0000_s1483"/>
    <customShpInfo spid="_x0000_s1482"/>
    <customShpInfo spid="_x0000_s1485"/>
    <customShpInfo spid="_x0000_s1486"/>
    <customShpInfo spid="_x0000_s1487"/>
    <customShpInfo spid="_x0000_s1484"/>
    <customShpInfo spid="_x0000_s1489"/>
    <customShpInfo spid="_x0000_s1488"/>
    <customShpInfo spid="_x0000_s1491"/>
    <customShpInfo spid="_x0000_s1490"/>
    <customShpInfo spid="_x0000_s1493"/>
    <customShpInfo spid="_x0000_s1492"/>
    <customShpInfo spid="_x0000_s1481"/>
    <customShpInfo spid="_x0000_s1494"/>
    <customShpInfo spid="_x0000_s1496"/>
    <customShpInfo spid="_x0000_s1497"/>
    <customShpInfo spid="_x0000_s1495"/>
    <customShpInfo spid="_x0000_s1498"/>
    <customShpInfo spid="_x0000_s1499"/>
    <customShpInfo spid="_x0000_s1500"/>
    <customShpInfo spid="_x0000_s1503"/>
    <customShpInfo spid="_x0000_s1502"/>
    <customShpInfo spid="_x0000_s1505"/>
    <customShpInfo spid="_x0000_s1504"/>
    <customShpInfo spid="_x0000_s1507"/>
    <customShpInfo spid="_x0000_s1506"/>
    <customShpInfo spid="_x0000_s1509"/>
    <customShpInfo spid="_x0000_s1508"/>
    <customShpInfo spid="_x0000_s1511"/>
    <customShpInfo spid="_x0000_s1510"/>
    <customShpInfo spid="_x0000_s1513"/>
    <customShpInfo spid="_x0000_s1512"/>
    <customShpInfo spid="_x0000_s1515"/>
    <customShpInfo spid="_x0000_s1514"/>
    <customShpInfo spid="_x0000_s1517"/>
    <customShpInfo spid="_x0000_s1516"/>
    <customShpInfo spid="_x0000_s1519"/>
    <customShpInfo spid="_x0000_s1518"/>
    <customShpInfo spid="_x0000_s1521"/>
    <customShpInfo spid="_x0000_s1520"/>
    <customShpInfo spid="_x0000_s1523"/>
    <customShpInfo spid="_x0000_s1522"/>
    <customShpInfo spid="_x0000_s1525"/>
    <customShpInfo spid="_x0000_s1524"/>
    <customShpInfo spid="_x0000_s1527"/>
    <customShpInfo spid="_x0000_s1526"/>
    <customShpInfo spid="_x0000_s1529"/>
    <customShpInfo spid="_x0000_s1528"/>
    <customShpInfo spid="_x0000_s1531"/>
    <customShpInfo spid="_x0000_s1530"/>
    <customShpInfo spid="_x0000_s1533"/>
    <customShpInfo spid="_x0000_s1532"/>
    <customShpInfo spid="_x0000_s1535"/>
    <customShpInfo spid="_x0000_s1534"/>
    <customShpInfo spid="_x0000_s1537"/>
    <customShpInfo spid="_x0000_s1536"/>
    <customShpInfo spid="_x0000_s1539"/>
    <customShpInfo spid="_x0000_s1538"/>
    <customShpInfo spid="_x0000_s1541"/>
    <customShpInfo spid="_x0000_s1540"/>
    <customShpInfo spid="_x0000_s1543"/>
    <customShpInfo spid="_x0000_s1542"/>
    <customShpInfo spid="_x0000_s1545"/>
    <customShpInfo spid="_x0000_s1544"/>
    <customShpInfo spid="_x0000_s1547"/>
    <customShpInfo spid="_x0000_s1546"/>
    <customShpInfo spid="_x0000_s1549"/>
    <customShpInfo spid="_x0000_s1548"/>
    <customShpInfo spid="_x0000_s1551"/>
    <customShpInfo spid="_x0000_s1550"/>
    <customShpInfo spid="_x0000_s1501"/>
    <customShpInfo spid="_x0000_s1552"/>
    <customShpInfo spid="_x0000_s1553"/>
    <customShpInfo spid="_x0000_s1554"/>
    <customShpInfo spid="_x0000_s1555"/>
    <customShpInfo spid="_x0000_s1557"/>
    <customShpInfo spid="_x0000_s1558"/>
    <customShpInfo spid="_x0000_s1560"/>
    <customShpInfo spid="_x0000_s1559"/>
    <customShpInfo spid="_x0000_s1556"/>
    <customShpInfo spid="_x0000_s1561"/>
    <customShpInfo spid="_x0000_s1563"/>
    <customShpInfo spid="_x0000_s1564"/>
    <customShpInfo spid="_x0000_s1562"/>
    <customShpInfo spid="_x0000_s1565"/>
    <customShpInfo spid="_x0000_s1567"/>
    <customShpInfo spid="_x0000_s1569"/>
    <customShpInfo spid="_x0000_s1568"/>
    <customShpInfo spid="_x0000_s15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0</cp:revision>
  <dcterms:created xsi:type="dcterms:W3CDTF">2020-06-04T10:17:00Z</dcterms:created>
  <dcterms:modified xsi:type="dcterms:W3CDTF">2020-06-04T02:18:40Z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KSOProductBuildVer">
    <vt:lpwstr>2052-11.1.0.9740</vt:lpwstr>
  </property>
  <property fmtid="{D5CDD505-2E9C-101B-9397-08002B2CF9AE}" pid="4" name="LastSaved">
    <vt:filetime>2020-06-04T00:00:00Z</vt:filetime>
  </property>
</Properties>
</file>